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BB908" w14:textId="706CCA50" w:rsidR="00491E40" w:rsidRPr="00797E0E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EC7200">
        <w:rPr>
          <w:b/>
          <w:noProof/>
          <w:sz w:val="24"/>
          <w:lang w:eastAsia="ja-JP"/>
        </w:rPr>
        <w:t>1</w:t>
      </w:r>
      <w:r w:rsidR="00953A50">
        <w:rPr>
          <w:rFonts w:hint="eastAsia"/>
          <w:b/>
          <w:noProof/>
          <w:sz w:val="24"/>
          <w:lang w:eastAsia="ja-JP"/>
        </w:rPr>
        <w:t>6</w:t>
      </w:r>
      <w:r>
        <w:rPr>
          <w:b/>
          <w:i/>
          <w:noProof/>
          <w:sz w:val="28"/>
        </w:rPr>
        <w:tab/>
      </w:r>
      <w:r w:rsidR="00666B59" w:rsidRPr="001537FE">
        <w:rPr>
          <w:b/>
          <w:i/>
          <w:noProof/>
          <w:sz w:val="28"/>
        </w:rPr>
        <w:t>R4-</w:t>
      </w:r>
      <w:r w:rsidR="001537FE" w:rsidRPr="001537FE">
        <w:rPr>
          <w:b/>
          <w:i/>
          <w:noProof/>
          <w:sz w:val="28"/>
        </w:rPr>
        <w:t>2510371</w:t>
      </w:r>
    </w:p>
    <w:p w14:paraId="252636F5" w14:textId="466934D4" w:rsidR="00491E40" w:rsidRPr="00AA2795" w:rsidRDefault="00AA2795" w:rsidP="00AA2795">
      <w:pPr>
        <w:spacing w:after="120"/>
        <w:ind w:left="1985" w:hanging="1985"/>
        <w:rPr>
          <w:rFonts w:ascii="Arial" w:eastAsiaTheme="minorEastAsia" w:hAnsi="Arial"/>
          <w:b/>
          <w:sz w:val="24"/>
          <w:szCs w:val="24"/>
          <w:lang w:eastAsia="ja-JP"/>
        </w:rPr>
      </w:pP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B</w:t>
      </w:r>
      <w:r w:rsidR="00C421DE">
        <w:rPr>
          <w:rFonts w:ascii="Arial" w:eastAsiaTheme="minorEastAsia" w:hAnsi="Arial" w:hint="eastAsia"/>
          <w:b/>
          <w:sz w:val="24"/>
          <w:szCs w:val="24"/>
          <w:lang w:eastAsia="ja-JP"/>
        </w:rPr>
        <w:t>e</w:t>
      </w: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ngaluru</w:t>
      </w:r>
      <w:r w:rsidRPr="001F019C">
        <w:rPr>
          <w:rFonts w:ascii="Arial" w:eastAsiaTheme="minorEastAsia" w:hAnsi="Arial"/>
          <w:b/>
          <w:sz w:val="24"/>
          <w:szCs w:val="24"/>
          <w:lang w:eastAsia="ja-JP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India, August 25</w:t>
      </w:r>
      <w:r w:rsidRPr="0052754F">
        <w:rPr>
          <w:rFonts w:ascii="Arial" w:eastAsiaTheme="minorEastAsia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 xml:space="preserve"> </w:t>
      </w:r>
      <w:r w:rsidRPr="001F019C">
        <w:rPr>
          <w:rFonts w:ascii="Arial" w:eastAsiaTheme="minorEastAsia" w:hAnsi="Arial"/>
          <w:b/>
          <w:sz w:val="24"/>
          <w:szCs w:val="24"/>
          <w:lang w:eastAsia="ja-JP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29</w:t>
      </w:r>
      <w:r w:rsidRPr="0052754F">
        <w:rPr>
          <w:rFonts w:ascii="Arial" w:eastAsiaTheme="minorEastAsia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 xml:space="preserve">, </w:t>
      </w:r>
      <w:r w:rsidRPr="001F019C">
        <w:rPr>
          <w:rFonts w:ascii="Arial" w:eastAsiaTheme="minorEastAsia" w:hAnsi="Arial"/>
          <w:b/>
          <w:sz w:val="24"/>
          <w:szCs w:val="24"/>
          <w:lang w:eastAsia="ja-JP"/>
        </w:rPr>
        <w:t>2025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27F59C17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FB5B56">
        <w:rPr>
          <w:rFonts w:ascii="Arial" w:hAnsi="Arial" w:hint="eastAsia"/>
          <w:color w:val="000000" w:themeColor="text1"/>
          <w:sz w:val="24"/>
          <w:lang w:val="en-US" w:eastAsia="ja-JP"/>
        </w:rPr>
        <w:t>7</w:t>
      </w:r>
      <w:r w:rsidR="00EC4A59" w:rsidRPr="00EC4A59">
        <w:rPr>
          <w:rFonts w:ascii="Arial" w:hAnsi="Arial"/>
          <w:color w:val="000000" w:themeColor="text1"/>
          <w:sz w:val="24"/>
          <w:lang w:val="en-US" w:eastAsia="ja-JP"/>
        </w:rPr>
        <w:t>.</w:t>
      </w:r>
      <w:r w:rsidR="002C32C7">
        <w:rPr>
          <w:rFonts w:ascii="Arial" w:hAnsi="Arial" w:hint="eastAsia"/>
          <w:color w:val="000000" w:themeColor="text1"/>
          <w:sz w:val="24"/>
          <w:lang w:val="en-US" w:eastAsia="ja-JP"/>
        </w:rPr>
        <w:t>13</w:t>
      </w:r>
      <w:r w:rsidR="00EC4A59" w:rsidRPr="00EC4A59">
        <w:rPr>
          <w:rFonts w:ascii="Arial" w:hAnsi="Arial"/>
          <w:color w:val="000000" w:themeColor="text1"/>
          <w:sz w:val="24"/>
          <w:lang w:val="en-US" w:eastAsia="ja-JP"/>
        </w:rPr>
        <w:t>.</w:t>
      </w:r>
      <w:r w:rsidR="00887D27">
        <w:rPr>
          <w:rFonts w:ascii="Arial" w:hAnsi="Arial" w:hint="eastAsia"/>
          <w:color w:val="000000" w:themeColor="text1"/>
          <w:sz w:val="24"/>
          <w:lang w:val="en-US" w:eastAsia="ja-JP"/>
        </w:rPr>
        <w:t>4</w:t>
      </w:r>
    </w:p>
    <w:p w14:paraId="3D074EDD" w14:textId="32E267C9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6B77F31A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FB5B56" w:rsidRPr="00FB5B56">
        <w:rPr>
          <w:rFonts w:ascii="Arial" w:hAnsi="Arial"/>
          <w:color w:val="000000" w:themeColor="text1"/>
          <w:sz w:val="24"/>
          <w:lang w:val="en-US"/>
        </w:rPr>
        <w:t>Simulation results for NR MMSE-IRC BS demodulation</w:t>
      </w:r>
      <w:r w:rsidR="00F525E3" w:rsidRPr="00F525E3">
        <w:rPr>
          <w:rFonts w:ascii="Arial" w:hAnsi="Arial"/>
          <w:color w:val="000000" w:themeColor="text1"/>
          <w:sz w:val="24"/>
          <w:lang w:val="en-US"/>
        </w:rPr>
        <w:t>.</w:t>
      </w:r>
    </w:p>
    <w:p w14:paraId="4EA1F666" w14:textId="2D6F48D3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F46D98">
        <w:rPr>
          <w:rFonts w:ascii="Arial" w:hAnsi="Arial" w:hint="eastAsia"/>
          <w:sz w:val="24"/>
          <w:lang w:val="en-US" w:eastAsia="ja-JP"/>
        </w:rPr>
        <w:t>Other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9B898E1" w14:textId="303F1F2E" w:rsidR="00C229C0" w:rsidRDefault="006E4357" w:rsidP="4B3A1F13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We </w:t>
      </w:r>
      <w:r w:rsidR="00D4272C">
        <w:rPr>
          <w:rFonts w:hint="eastAsia"/>
          <w:lang w:eastAsia="ja-JP"/>
        </w:rPr>
        <w:t>show</w:t>
      </w:r>
      <w:r w:rsidR="000E5CA4">
        <w:rPr>
          <w:rFonts w:hint="eastAsia"/>
          <w:lang w:eastAsia="ja-JP"/>
        </w:rPr>
        <w:t xml:space="preserve"> the simulation results </w:t>
      </w:r>
      <w:r w:rsidR="003D7309">
        <w:rPr>
          <w:rFonts w:hint="eastAsia"/>
          <w:lang w:eastAsia="ja-JP"/>
        </w:rPr>
        <w:t xml:space="preserve">based on </w:t>
      </w:r>
      <w:r w:rsidR="00EC0E36">
        <w:rPr>
          <w:rFonts w:hint="eastAsia"/>
          <w:lang w:eastAsia="ja-JP"/>
        </w:rPr>
        <w:t>WF in RAN4#1</w:t>
      </w:r>
      <w:r w:rsidR="000D3AE6">
        <w:rPr>
          <w:rFonts w:hint="eastAsia"/>
          <w:lang w:eastAsia="ja-JP"/>
        </w:rPr>
        <w:t>15</w:t>
      </w:r>
      <w:r w:rsidR="00483479">
        <w:rPr>
          <w:lang w:eastAsia="ja-JP"/>
        </w:rPr>
        <w:t xml:space="preserve"> [</w:t>
      </w:r>
      <w:r w:rsidR="00EC0E36">
        <w:rPr>
          <w:rFonts w:hint="eastAsia"/>
          <w:lang w:eastAsia="ja-JP"/>
        </w:rPr>
        <w:t>1]</w:t>
      </w:r>
      <w:r w:rsidR="00FC56F2">
        <w:rPr>
          <w:rFonts w:hint="eastAsia"/>
          <w:lang w:eastAsia="ja-JP"/>
        </w:rPr>
        <w:t>.</w:t>
      </w:r>
    </w:p>
    <w:p w14:paraId="0A139DE9" w14:textId="489D586F" w:rsidR="00E84EFC" w:rsidRPr="00E84EFC" w:rsidRDefault="00EE6B0F" w:rsidP="00E84EFC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rFonts w:hint="eastAsia"/>
          <w:lang w:val="en-US" w:eastAsia="ja-JP"/>
        </w:rPr>
        <w:t>Si</w:t>
      </w:r>
      <w:r w:rsidR="00EF4A93">
        <w:rPr>
          <w:rFonts w:hint="eastAsia"/>
          <w:lang w:val="en-US" w:eastAsia="ja-JP"/>
        </w:rPr>
        <w:t>mulations</w:t>
      </w:r>
      <w:bookmarkStart w:id="0" w:name="_Hlk163432807"/>
    </w:p>
    <w:p w14:paraId="3E099E7F" w14:textId="37B7325B" w:rsidR="001E75DE" w:rsidRPr="00A9354B" w:rsidRDefault="00D223A5" w:rsidP="003D35A0">
      <w:pPr>
        <w:pStyle w:val="ad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A9354B">
        <w:rPr>
          <w:rFonts w:ascii="Arial" w:hAnsi="Arial" w:cs="Arial"/>
          <w:sz w:val="18"/>
          <w:szCs w:val="18"/>
          <w:lang w:eastAsia="ja-JP"/>
        </w:rPr>
        <w:t xml:space="preserve">Table 1: </w:t>
      </w:r>
      <w:r w:rsidR="003C39D5" w:rsidRPr="00A9354B">
        <w:rPr>
          <w:rFonts w:ascii="Arial" w:hAnsi="Arial" w:cs="Arial"/>
          <w:sz w:val="18"/>
          <w:szCs w:val="18"/>
          <w:lang w:eastAsia="ja-JP"/>
        </w:rPr>
        <w:t xml:space="preserve">Simulation results for PUSCH with </w:t>
      </w:r>
      <w:r w:rsidR="00365572" w:rsidRPr="00A9354B">
        <w:rPr>
          <w:rFonts w:ascii="Arial" w:hAnsi="Arial" w:cs="Arial"/>
          <w:sz w:val="18"/>
          <w:szCs w:val="18"/>
          <w:lang w:eastAsia="ja-JP"/>
        </w:rPr>
        <w:t>30% B</w:t>
      </w:r>
      <w:r w:rsidR="00A81D7F" w:rsidRPr="00A9354B">
        <w:rPr>
          <w:rFonts w:ascii="Arial" w:hAnsi="Arial" w:cs="Arial"/>
          <w:sz w:val="18"/>
          <w:szCs w:val="18"/>
          <w:lang w:eastAsia="ja-JP"/>
        </w:rPr>
        <w:t xml:space="preserve">LER, Type A, </w:t>
      </w:r>
      <w:r w:rsidR="0012370B" w:rsidRPr="00A9354B">
        <w:rPr>
          <w:rFonts w:ascii="Arial" w:hAnsi="Arial" w:cs="Arial"/>
          <w:sz w:val="18"/>
          <w:szCs w:val="18"/>
          <w:lang w:eastAsia="ja-JP"/>
        </w:rPr>
        <w:t>5</w:t>
      </w:r>
      <w:r w:rsidR="00A81D7F" w:rsidRPr="00A9354B">
        <w:rPr>
          <w:rFonts w:ascii="Arial" w:hAnsi="Arial" w:cs="Arial"/>
          <w:sz w:val="18"/>
          <w:szCs w:val="18"/>
          <w:lang w:eastAsia="ja-JP"/>
        </w:rPr>
        <w:t>MHz Channel bandwidth, 15kHz SCS</w:t>
      </w:r>
    </w:p>
    <w:tbl>
      <w:tblPr>
        <w:tblStyle w:val="afc"/>
        <w:tblW w:w="10343" w:type="dxa"/>
        <w:tblLook w:val="04A0" w:firstRow="1" w:lastRow="0" w:firstColumn="1" w:lastColumn="0" w:noHBand="0" w:noVBand="1"/>
      </w:tblPr>
      <w:tblGrid>
        <w:gridCol w:w="1118"/>
        <w:gridCol w:w="1122"/>
        <w:gridCol w:w="1299"/>
        <w:gridCol w:w="1276"/>
        <w:gridCol w:w="1134"/>
        <w:gridCol w:w="850"/>
        <w:gridCol w:w="993"/>
        <w:gridCol w:w="1134"/>
        <w:gridCol w:w="1417"/>
      </w:tblGrid>
      <w:tr w:rsidR="0008735E" w:rsidRPr="0008735E" w14:paraId="39855E9E" w14:textId="3C2018D0" w:rsidTr="003038B8">
        <w:trPr>
          <w:trHeight w:val="263"/>
        </w:trPr>
        <w:tc>
          <w:tcPr>
            <w:tcW w:w="1118" w:type="dxa"/>
            <w:vMerge w:val="restart"/>
            <w:vAlign w:val="center"/>
          </w:tcPr>
          <w:p w14:paraId="36DE848C" w14:textId="5E5CF1F9" w:rsidR="00321B31" w:rsidRPr="0008735E" w:rsidRDefault="00321B31" w:rsidP="003038B8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TX antennas</w:t>
            </w:r>
          </w:p>
        </w:tc>
        <w:tc>
          <w:tcPr>
            <w:tcW w:w="1122" w:type="dxa"/>
            <w:vMerge w:val="restart"/>
            <w:vAlign w:val="center"/>
          </w:tcPr>
          <w:p w14:paraId="118FB0E0" w14:textId="027F87E5" w:rsidR="00321B31" w:rsidRPr="0008735E" w:rsidRDefault="00321B31" w:rsidP="003038B8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RX antennas</w:t>
            </w:r>
          </w:p>
        </w:tc>
        <w:tc>
          <w:tcPr>
            <w:tcW w:w="2575" w:type="dxa"/>
            <w:gridSpan w:val="2"/>
            <w:vAlign w:val="center"/>
          </w:tcPr>
          <w:p w14:paraId="07FABF31" w14:textId="388160F9" w:rsidR="00321B31" w:rsidRPr="0008735E" w:rsidRDefault="00321B31" w:rsidP="003038B8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Propagation conditions and correlation matrix</w:t>
            </w:r>
          </w:p>
        </w:tc>
        <w:tc>
          <w:tcPr>
            <w:tcW w:w="1134" w:type="dxa"/>
            <w:vMerge w:val="restart"/>
            <w:vAlign w:val="center"/>
          </w:tcPr>
          <w:p w14:paraId="71CEF023" w14:textId="4FD2C187" w:rsidR="00321B31" w:rsidRPr="0008735E" w:rsidRDefault="00321B31" w:rsidP="003038B8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DI</w:t>
            </w: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P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 xml:space="preserve"> set</w:t>
            </w:r>
          </w:p>
        </w:tc>
        <w:tc>
          <w:tcPr>
            <w:tcW w:w="850" w:type="dxa"/>
            <w:vMerge w:val="restart"/>
            <w:vAlign w:val="center"/>
          </w:tcPr>
          <w:p w14:paraId="57AFA250" w14:textId="0EA8DDB6" w:rsidR="00321B31" w:rsidRPr="0008735E" w:rsidRDefault="00321B31" w:rsidP="003038B8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MCS index</w:t>
            </w:r>
          </w:p>
        </w:tc>
        <w:tc>
          <w:tcPr>
            <w:tcW w:w="993" w:type="dxa"/>
            <w:vMerge w:val="restart"/>
            <w:vAlign w:val="center"/>
          </w:tcPr>
          <w:p w14:paraId="335E41A3" w14:textId="0367AF45" w:rsidR="00321B31" w:rsidRPr="0008735E" w:rsidRDefault="00321B31" w:rsidP="003038B8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Waveform</w:t>
            </w:r>
          </w:p>
        </w:tc>
        <w:tc>
          <w:tcPr>
            <w:tcW w:w="1134" w:type="dxa"/>
            <w:vMerge w:val="restart"/>
            <w:vAlign w:val="center"/>
          </w:tcPr>
          <w:p w14:paraId="32A58EDC" w14:textId="4BE5363B" w:rsidR="00321B31" w:rsidRPr="0008735E" w:rsidRDefault="00321B31" w:rsidP="003038B8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Ideal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  <w:tc>
          <w:tcPr>
            <w:tcW w:w="1417" w:type="dxa"/>
            <w:vMerge w:val="restart"/>
            <w:vAlign w:val="center"/>
          </w:tcPr>
          <w:p w14:paraId="29407E4A" w14:textId="7CF5026B" w:rsidR="00321B31" w:rsidRPr="0008735E" w:rsidRDefault="00321B31" w:rsidP="003038B8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Impairment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</w:tr>
      <w:tr w:rsidR="00321B31" w:rsidRPr="009557E1" w14:paraId="610769F4" w14:textId="1206AF80" w:rsidTr="003038B8">
        <w:trPr>
          <w:trHeight w:val="129"/>
        </w:trPr>
        <w:tc>
          <w:tcPr>
            <w:tcW w:w="1118" w:type="dxa"/>
            <w:vMerge/>
            <w:vAlign w:val="center"/>
          </w:tcPr>
          <w:p w14:paraId="59A5FF18" w14:textId="77777777" w:rsidR="00321B31" w:rsidRPr="00801E54" w:rsidRDefault="00321B31" w:rsidP="003038B8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50381F5F" w14:textId="77777777" w:rsidR="00321B31" w:rsidRPr="00801E54" w:rsidRDefault="00321B31" w:rsidP="003038B8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14186FAF" w14:textId="013D28C0" w:rsidR="00321B31" w:rsidRPr="00801E54" w:rsidRDefault="00321B31" w:rsidP="003038B8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Tested signal</w:t>
            </w:r>
          </w:p>
        </w:tc>
        <w:tc>
          <w:tcPr>
            <w:tcW w:w="1276" w:type="dxa"/>
            <w:vAlign w:val="center"/>
          </w:tcPr>
          <w:p w14:paraId="08813CD5" w14:textId="5C8CF716" w:rsidR="00321B31" w:rsidRPr="00801E54" w:rsidRDefault="00321B31" w:rsidP="003038B8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Interferer</w:t>
            </w:r>
          </w:p>
        </w:tc>
        <w:tc>
          <w:tcPr>
            <w:tcW w:w="1134" w:type="dxa"/>
            <w:vMerge/>
            <w:vAlign w:val="center"/>
          </w:tcPr>
          <w:p w14:paraId="436942CF" w14:textId="77777777" w:rsidR="00321B31" w:rsidRPr="00801E54" w:rsidRDefault="00321B31" w:rsidP="003038B8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68855249" w14:textId="77777777" w:rsidR="00321B31" w:rsidRPr="00801E54" w:rsidRDefault="00321B31" w:rsidP="003038B8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679F13B0" w14:textId="77777777" w:rsidR="00321B31" w:rsidRPr="00801E54" w:rsidRDefault="00321B31" w:rsidP="003038B8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08E865AD" w14:textId="4B647310" w:rsidR="00321B31" w:rsidRPr="00801E54" w:rsidRDefault="00321B31" w:rsidP="003038B8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252ED05A" w14:textId="77777777" w:rsidR="00321B31" w:rsidRPr="00801E54" w:rsidRDefault="00321B31" w:rsidP="003038B8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</w:tr>
      <w:tr w:rsidR="00CD06C6" w:rsidRPr="009557E1" w14:paraId="7AA49149" w14:textId="2C2B7E9F" w:rsidTr="0033237D">
        <w:tc>
          <w:tcPr>
            <w:tcW w:w="1118" w:type="dxa"/>
            <w:vMerge w:val="restart"/>
            <w:vAlign w:val="center"/>
          </w:tcPr>
          <w:p w14:paraId="4C8BA67E" w14:textId="54857C57" w:rsidR="00CD06C6" w:rsidRPr="00801E54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122" w:type="dxa"/>
            <w:vMerge w:val="restart"/>
            <w:vAlign w:val="center"/>
          </w:tcPr>
          <w:p w14:paraId="0D03BC06" w14:textId="77777777" w:rsidR="00CD06C6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  <w:p w14:paraId="247F1A79" w14:textId="2600DBF6" w:rsidR="00CD06C6" w:rsidRPr="00801E54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</w:t>
            </w: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1 interferer</w:t>
            </w: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)</w:t>
            </w:r>
          </w:p>
        </w:tc>
        <w:tc>
          <w:tcPr>
            <w:tcW w:w="1299" w:type="dxa"/>
            <w:vAlign w:val="center"/>
          </w:tcPr>
          <w:p w14:paraId="3B27609C" w14:textId="0D820D2A" w:rsidR="00CD06C6" w:rsidRPr="00801E54" w:rsidRDefault="00CD06C6" w:rsidP="003038B8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 w:val="restart"/>
            <w:vAlign w:val="center"/>
          </w:tcPr>
          <w:p w14:paraId="70B2138A" w14:textId="0DCF57B7" w:rsidR="00CD06C6" w:rsidRPr="00801E54" w:rsidRDefault="00CD06C6" w:rsidP="003038B8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134" w:type="dxa"/>
            <w:vAlign w:val="center"/>
          </w:tcPr>
          <w:p w14:paraId="457BFBD6" w14:textId="69AFB956" w:rsidR="00CD06C6" w:rsidRPr="00801E54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54AC795C" w14:textId="0EECDD05" w:rsidR="00CD06C6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993" w:type="dxa"/>
            <w:vMerge w:val="restart"/>
            <w:vAlign w:val="center"/>
          </w:tcPr>
          <w:p w14:paraId="0688503F" w14:textId="40857D6B" w:rsidR="00CD06C6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CP-OFDM</w:t>
            </w:r>
          </w:p>
        </w:tc>
        <w:tc>
          <w:tcPr>
            <w:tcW w:w="1134" w:type="dxa"/>
            <w:vAlign w:val="center"/>
          </w:tcPr>
          <w:p w14:paraId="5719E078" w14:textId="26FE5825" w:rsidR="00CD06C6" w:rsidRPr="00ED26F0" w:rsidRDefault="00CD06C6" w:rsidP="0033237D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11.95</w:t>
            </w:r>
          </w:p>
        </w:tc>
        <w:tc>
          <w:tcPr>
            <w:tcW w:w="1417" w:type="dxa"/>
            <w:vAlign w:val="center"/>
          </w:tcPr>
          <w:p w14:paraId="735E6F18" w14:textId="5BA829AA" w:rsidR="00CD06C6" w:rsidRPr="00C93E0C" w:rsidRDefault="00CD06C6" w:rsidP="0033237D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13.95</w:t>
            </w:r>
          </w:p>
        </w:tc>
      </w:tr>
      <w:tr w:rsidR="00CD06C6" w:rsidRPr="009557E1" w14:paraId="6034683F" w14:textId="0A6E3054" w:rsidTr="0033237D">
        <w:tc>
          <w:tcPr>
            <w:tcW w:w="1118" w:type="dxa"/>
            <w:vMerge/>
            <w:vAlign w:val="center"/>
          </w:tcPr>
          <w:p w14:paraId="16669CFA" w14:textId="77777777" w:rsidR="00CD06C6" w:rsidRPr="00801E54" w:rsidRDefault="00CD06C6" w:rsidP="003038B8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79A0D53E" w14:textId="77777777" w:rsidR="00CD06C6" w:rsidRPr="00801E54" w:rsidRDefault="00CD06C6" w:rsidP="003038B8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2A21B518" w14:textId="7D89B741" w:rsidR="00CD06C6" w:rsidRPr="00801E54" w:rsidRDefault="00CD06C6" w:rsidP="003038B8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6A2D2013" w14:textId="77777777" w:rsidR="00CD06C6" w:rsidRPr="00801E54" w:rsidRDefault="00CD06C6" w:rsidP="003038B8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4A2B3313" w14:textId="0730C062" w:rsidR="00CD06C6" w:rsidRPr="00801E54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7C4AEB78" w14:textId="29BA5CF8" w:rsidR="00CD06C6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5EDE0C46" w14:textId="77777777" w:rsidR="00CD06C6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03ADACFC" w14:textId="0430CABB" w:rsidR="00CD06C6" w:rsidRPr="00DC38E8" w:rsidRDefault="00CD06C6" w:rsidP="0033237D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11.96</w:t>
            </w:r>
          </w:p>
        </w:tc>
        <w:tc>
          <w:tcPr>
            <w:tcW w:w="1417" w:type="dxa"/>
            <w:vAlign w:val="center"/>
          </w:tcPr>
          <w:p w14:paraId="4BB04D04" w14:textId="5E418526" w:rsidR="00CD06C6" w:rsidRPr="00F0055A" w:rsidRDefault="00CD06C6" w:rsidP="0033237D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13.96</w:t>
            </w:r>
          </w:p>
        </w:tc>
      </w:tr>
      <w:tr w:rsidR="00CD06C6" w:rsidRPr="009557E1" w14:paraId="3FD2C1E8" w14:textId="6E1166D6" w:rsidTr="0033237D">
        <w:tc>
          <w:tcPr>
            <w:tcW w:w="1118" w:type="dxa"/>
            <w:vMerge/>
            <w:vAlign w:val="center"/>
          </w:tcPr>
          <w:p w14:paraId="590D6400" w14:textId="77777777" w:rsidR="00CD06C6" w:rsidRPr="00801E54" w:rsidRDefault="00CD06C6" w:rsidP="003038B8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 w:val="restart"/>
            <w:vAlign w:val="center"/>
          </w:tcPr>
          <w:p w14:paraId="52B8C12A" w14:textId="77777777" w:rsidR="00CD06C6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8</w:t>
            </w:r>
          </w:p>
          <w:p w14:paraId="71C23D1F" w14:textId="158C3263" w:rsidR="00CD06C6" w:rsidRPr="00801E54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(2 interferers)</w:t>
            </w:r>
          </w:p>
        </w:tc>
        <w:tc>
          <w:tcPr>
            <w:tcW w:w="1299" w:type="dxa"/>
            <w:vAlign w:val="center"/>
          </w:tcPr>
          <w:p w14:paraId="43AFC865" w14:textId="2941BFA4" w:rsidR="00CD06C6" w:rsidRPr="00801E54" w:rsidRDefault="00CD06C6" w:rsidP="003038B8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/>
            <w:vAlign w:val="center"/>
          </w:tcPr>
          <w:p w14:paraId="49A7A787" w14:textId="77777777" w:rsidR="00CD06C6" w:rsidRPr="00801E54" w:rsidRDefault="00CD06C6" w:rsidP="003038B8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726993B7" w14:textId="08EFBD26" w:rsidR="00CD06C6" w:rsidRPr="00801E54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/>
            <w:vAlign w:val="center"/>
          </w:tcPr>
          <w:p w14:paraId="3A435FB9" w14:textId="7BAFACFE" w:rsidR="00CD06C6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1AF7E155" w14:textId="77777777" w:rsidR="00CD06C6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7CFFA3D7" w14:textId="2DCC8ADC" w:rsidR="00CD06C6" w:rsidRPr="00C93E0C" w:rsidRDefault="00CD06C6" w:rsidP="0033237D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6.13</w:t>
            </w:r>
          </w:p>
        </w:tc>
        <w:tc>
          <w:tcPr>
            <w:tcW w:w="1417" w:type="dxa"/>
            <w:vAlign w:val="center"/>
          </w:tcPr>
          <w:p w14:paraId="32B8AD6A" w14:textId="0A4D9A32" w:rsidR="00CD06C6" w:rsidRPr="00321E2C" w:rsidRDefault="00CD06C6" w:rsidP="0033237D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8.13</w:t>
            </w:r>
          </w:p>
        </w:tc>
      </w:tr>
      <w:tr w:rsidR="00CD06C6" w:rsidRPr="009557E1" w14:paraId="28C69FB5" w14:textId="270244EC" w:rsidTr="0033237D">
        <w:tc>
          <w:tcPr>
            <w:tcW w:w="1118" w:type="dxa"/>
            <w:vMerge/>
            <w:vAlign w:val="center"/>
          </w:tcPr>
          <w:p w14:paraId="1365AF49" w14:textId="77777777" w:rsidR="00CD06C6" w:rsidRPr="00801E54" w:rsidRDefault="00CD06C6" w:rsidP="003038B8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3F023A5E" w14:textId="77777777" w:rsidR="00CD06C6" w:rsidRPr="00801E54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5386007D" w14:textId="5A61CD1E" w:rsidR="00CD06C6" w:rsidRPr="00801E54" w:rsidRDefault="00CD06C6" w:rsidP="003038B8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56CD9B2B" w14:textId="77777777" w:rsidR="00CD06C6" w:rsidRPr="00801E54" w:rsidRDefault="00CD06C6" w:rsidP="003038B8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6E90D0DD" w14:textId="70381CBD" w:rsidR="00CD06C6" w:rsidRPr="00801E54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6B47A2EB" w14:textId="77777777" w:rsidR="00CD06C6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2B26D120" w14:textId="77777777" w:rsidR="00CD06C6" w:rsidRDefault="00CD06C6" w:rsidP="003038B8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1F1EEB87" w14:textId="75D94486" w:rsidR="00CD06C6" w:rsidRPr="00C93E0C" w:rsidRDefault="00CD06C6" w:rsidP="0033237D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5.62</w:t>
            </w:r>
          </w:p>
        </w:tc>
        <w:tc>
          <w:tcPr>
            <w:tcW w:w="1417" w:type="dxa"/>
            <w:vAlign w:val="center"/>
          </w:tcPr>
          <w:p w14:paraId="3F9861B2" w14:textId="37E2A1F1" w:rsidR="00CD06C6" w:rsidRPr="00354E43" w:rsidRDefault="00CD06C6" w:rsidP="0033237D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7.62</w:t>
            </w:r>
          </w:p>
        </w:tc>
      </w:tr>
    </w:tbl>
    <w:p w14:paraId="6A60A4B6" w14:textId="77777777" w:rsidR="00BC6F0F" w:rsidRDefault="00BC6F0F" w:rsidP="00BC6F0F">
      <w:pPr>
        <w:rPr>
          <w:lang w:eastAsia="ja-JP"/>
        </w:rPr>
      </w:pPr>
    </w:p>
    <w:p w14:paraId="47E71423" w14:textId="0315AD47" w:rsidR="00DB3A14" w:rsidRPr="00A9354B" w:rsidRDefault="00DB3A14" w:rsidP="00DB3A14">
      <w:pPr>
        <w:pStyle w:val="ad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A9354B">
        <w:rPr>
          <w:rFonts w:ascii="Arial" w:hAnsi="Arial" w:cs="Arial"/>
          <w:sz w:val="18"/>
          <w:szCs w:val="18"/>
          <w:lang w:eastAsia="ja-JP"/>
        </w:rPr>
        <w:t xml:space="preserve">Table </w:t>
      </w:r>
      <w:r w:rsidR="004C28CC" w:rsidRPr="00A9354B">
        <w:rPr>
          <w:rFonts w:ascii="Arial" w:hAnsi="Arial" w:cs="Arial" w:hint="eastAsia"/>
          <w:sz w:val="18"/>
          <w:szCs w:val="18"/>
          <w:lang w:eastAsia="ja-JP"/>
        </w:rPr>
        <w:t>2</w:t>
      </w:r>
      <w:r w:rsidRPr="00A9354B">
        <w:rPr>
          <w:rFonts w:ascii="Arial" w:hAnsi="Arial" w:cs="Arial"/>
          <w:sz w:val="18"/>
          <w:szCs w:val="18"/>
          <w:lang w:eastAsia="ja-JP"/>
        </w:rPr>
        <w:t xml:space="preserve">: Simulation results for PUSCH with 30% BLER, Type A, </w:t>
      </w:r>
      <w:r w:rsidR="004C28CC" w:rsidRPr="00A9354B">
        <w:rPr>
          <w:rFonts w:ascii="Arial" w:hAnsi="Arial" w:cs="Arial" w:hint="eastAsia"/>
          <w:sz w:val="18"/>
          <w:szCs w:val="18"/>
          <w:lang w:eastAsia="ja-JP"/>
        </w:rPr>
        <w:t>20</w:t>
      </w:r>
      <w:r w:rsidRPr="00A9354B">
        <w:rPr>
          <w:rFonts w:ascii="Arial" w:hAnsi="Arial" w:cs="Arial"/>
          <w:sz w:val="18"/>
          <w:szCs w:val="18"/>
          <w:lang w:eastAsia="ja-JP"/>
        </w:rPr>
        <w:t>MHz Channel bandwidth, 15kHz SCS</w:t>
      </w:r>
    </w:p>
    <w:tbl>
      <w:tblPr>
        <w:tblStyle w:val="afc"/>
        <w:tblW w:w="10343" w:type="dxa"/>
        <w:tblLook w:val="04A0" w:firstRow="1" w:lastRow="0" w:firstColumn="1" w:lastColumn="0" w:noHBand="0" w:noVBand="1"/>
      </w:tblPr>
      <w:tblGrid>
        <w:gridCol w:w="1118"/>
        <w:gridCol w:w="1122"/>
        <w:gridCol w:w="1299"/>
        <w:gridCol w:w="1276"/>
        <w:gridCol w:w="1134"/>
        <w:gridCol w:w="850"/>
        <w:gridCol w:w="993"/>
        <w:gridCol w:w="1134"/>
        <w:gridCol w:w="1417"/>
      </w:tblGrid>
      <w:tr w:rsidR="00DB3A14" w:rsidRPr="0008735E" w14:paraId="163BC844" w14:textId="77777777" w:rsidTr="00613282">
        <w:trPr>
          <w:trHeight w:val="263"/>
        </w:trPr>
        <w:tc>
          <w:tcPr>
            <w:tcW w:w="1118" w:type="dxa"/>
            <w:vMerge w:val="restart"/>
            <w:vAlign w:val="center"/>
          </w:tcPr>
          <w:p w14:paraId="06FC6CAB" w14:textId="77777777" w:rsidR="00DB3A14" w:rsidRPr="0008735E" w:rsidRDefault="00DB3A14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TX antennas</w:t>
            </w:r>
          </w:p>
        </w:tc>
        <w:tc>
          <w:tcPr>
            <w:tcW w:w="1122" w:type="dxa"/>
            <w:vMerge w:val="restart"/>
            <w:vAlign w:val="center"/>
          </w:tcPr>
          <w:p w14:paraId="1CE18975" w14:textId="77777777" w:rsidR="00DB3A14" w:rsidRPr="0008735E" w:rsidRDefault="00DB3A14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RX antennas</w:t>
            </w:r>
          </w:p>
        </w:tc>
        <w:tc>
          <w:tcPr>
            <w:tcW w:w="2575" w:type="dxa"/>
            <w:gridSpan w:val="2"/>
            <w:vAlign w:val="center"/>
          </w:tcPr>
          <w:p w14:paraId="1362FCDD" w14:textId="77777777" w:rsidR="00DB3A14" w:rsidRPr="0008735E" w:rsidRDefault="00DB3A14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Propagation conditions and correlation matrix</w:t>
            </w:r>
          </w:p>
        </w:tc>
        <w:tc>
          <w:tcPr>
            <w:tcW w:w="1134" w:type="dxa"/>
            <w:vMerge w:val="restart"/>
            <w:vAlign w:val="center"/>
          </w:tcPr>
          <w:p w14:paraId="578B55F8" w14:textId="77777777" w:rsidR="00DB3A14" w:rsidRPr="0008735E" w:rsidRDefault="00DB3A14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DI</w:t>
            </w: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P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 xml:space="preserve"> set</w:t>
            </w:r>
          </w:p>
        </w:tc>
        <w:tc>
          <w:tcPr>
            <w:tcW w:w="850" w:type="dxa"/>
            <w:vMerge w:val="restart"/>
            <w:vAlign w:val="center"/>
          </w:tcPr>
          <w:p w14:paraId="176DE0F7" w14:textId="77777777" w:rsidR="00DB3A14" w:rsidRPr="0008735E" w:rsidRDefault="00DB3A14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MCS index</w:t>
            </w:r>
          </w:p>
        </w:tc>
        <w:tc>
          <w:tcPr>
            <w:tcW w:w="993" w:type="dxa"/>
            <w:vMerge w:val="restart"/>
            <w:vAlign w:val="center"/>
          </w:tcPr>
          <w:p w14:paraId="6D5C1D59" w14:textId="77777777" w:rsidR="00DB3A14" w:rsidRPr="0008735E" w:rsidRDefault="00DB3A14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Waveform</w:t>
            </w:r>
          </w:p>
        </w:tc>
        <w:tc>
          <w:tcPr>
            <w:tcW w:w="1134" w:type="dxa"/>
            <w:vMerge w:val="restart"/>
            <w:vAlign w:val="center"/>
          </w:tcPr>
          <w:p w14:paraId="01DED353" w14:textId="77777777" w:rsidR="00DB3A14" w:rsidRPr="0008735E" w:rsidRDefault="00DB3A14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Ideal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  <w:tc>
          <w:tcPr>
            <w:tcW w:w="1417" w:type="dxa"/>
            <w:vMerge w:val="restart"/>
            <w:vAlign w:val="center"/>
          </w:tcPr>
          <w:p w14:paraId="5C5DD185" w14:textId="77777777" w:rsidR="00DB3A14" w:rsidRPr="0008735E" w:rsidRDefault="00DB3A14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Impairment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</w:tr>
      <w:tr w:rsidR="00DB3A14" w:rsidRPr="009557E1" w14:paraId="5C944EA1" w14:textId="77777777" w:rsidTr="00613282">
        <w:trPr>
          <w:trHeight w:val="129"/>
        </w:trPr>
        <w:tc>
          <w:tcPr>
            <w:tcW w:w="1118" w:type="dxa"/>
            <w:vMerge/>
            <w:vAlign w:val="center"/>
          </w:tcPr>
          <w:p w14:paraId="0E7EA73B" w14:textId="77777777" w:rsidR="00DB3A14" w:rsidRPr="00801E54" w:rsidRDefault="00DB3A14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2BE243B3" w14:textId="77777777" w:rsidR="00DB3A14" w:rsidRPr="00801E54" w:rsidRDefault="00DB3A14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224BE586" w14:textId="77777777" w:rsidR="00DB3A14" w:rsidRPr="00801E54" w:rsidRDefault="00DB3A14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Tested signal</w:t>
            </w:r>
          </w:p>
        </w:tc>
        <w:tc>
          <w:tcPr>
            <w:tcW w:w="1276" w:type="dxa"/>
            <w:vAlign w:val="center"/>
          </w:tcPr>
          <w:p w14:paraId="54B101B2" w14:textId="77777777" w:rsidR="00DB3A14" w:rsidRPr="00801E54" w:rsidRDefault="00DB3A14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Interferer</w:t>
            </w:r>
          </w:p>
        </w:tc>
        <w:tc>
          <w:tcPr>
            <w:tcW w:w="1134" w:type="dxa"/>
            <w:vMerge/>
            <w:vAlign w:val="center"/>
          </w:tcPr>
          <w:p w14:paraId="259AF676" w14:textId="77777777" w:rsidR="00DB3A14" w:rsidRPr="00801E54" w:rsidRDefault="00DB3A14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44EDDCD1" w14:textId="77777777" w:rsidR="00DB3A14" w:rsidRPr="00801E54" w:rsidRDefault="00DB3A14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743D107E" w14:textId="77777777" w:rsidR="00DB3A14" w:rsidRPr="00801E54" w:rsidRDefault="00DB3A14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65AEB86B" w14:textId="77777777" w:rsidR="00DB3A14" w:rsidRPr="00801E54" w:rsidRDefault="00DB3A14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7AE5CA71" w14:textId="77777777" w:rsidR="00DB3A14" w:rsidRPr="00801E54" w:rsidRDefault="00DB3A14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</w:tr>
      <w:tr w:rsidR="0017465C" w:rsidRPr="009557E1" w14:paraId="782C2647" w14:textId="77777777" w:rsidTr="00613282">
        <w:tc>
          <w:tcPr>
            <w:tcW w:w="1118" w:type="dxa"/>
            <w:vMerge w:val="restart"/>
            <w:vAlign w:val="center"/>
          </w:tcPr>
          <w:p w14:paraId="409960D0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122" w:type="dxa"/>
            <w:vMerge w:val="restart"/>
            <w:vAlign w:val="center"/>
          </w:tcPr>
          <w:p w14:paraId="705D6C3C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  <w:p w14:paraId="5723DBBC" w14:textId="4B0E2A00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</w:t>
            </w: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1 interferer</w:t>
            </w: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)</w:t>
            </w:r>
          </w:p>
        </w:tc>
        <w:tc>
          <w:tcPr>
            <w:tcW w:w="1299" w:type="dxa"/>
            <w:vAlign w:val="center"/>
          </w:tcPr>
          <w:p w14:paraId="15B1A2C7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 w:val="restart"/>
            <w:vAlign w:val="center"/>
          </w:tcPr>
          <w:p w14:paraId="5ABE59D9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134" w:type="dxa"/>
            <w:vAlign w:val="center"/>
          </w:tcPr>
          <w:p w14:paraId="5389C474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6742822F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993" w:type="dxa"/>
            <w:vMerge w:val="restart"/>
            <w:vAlign w:val="center"/>
          </w:tcPr>
          <w:p w14:paraId="7D89426D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CP-OFDM</w:t>
            </w:r>
          </w:p>
        </w:tc>
        <w:tc>
          <w:tcPr>
            <w:tcW w:w="1134" w:type="dxa"/>
            <w:vAlign w:val="center"/>
          </w:tcPr>
          <w:p w14:paraId="15C64B62" w14:textId="22605478" w:rsidR="0017465C" w:rsidRPr="00ED26F0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12.39</w:t>
            </w:r>
          </w:p>
        </w:tc>
        <w:tc>
          <w:tcPr>
            <w:tcW w:w="1417" w:type="dxa"/>
            <w:vAlign w:val="center"/>
          </w:tcPr>
          <w:p w14:paraId="7346A4C6" w14:textId="31997A35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14.39</w:t>
            </w:r>
          </w:p>
        </w:tc>
      </w:tr>
      <w:tr w:rsidR="0017465C" w:rsidRPr="009557E1" w14:paraId="724B1E23" w14:textId="77777777" w:rsidTr="00613282">
        <w:tc>
          <w:tcPr>
            <w:tcW w:w="1118" w:type="dxa"/>
            <w:vMerge/>
            <w:vAlign w:val="center"/>
          </w:tcPr>
          <w:p w14:paraId="50C576CA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426B0D1B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1FE2A9F7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559F2473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554620B3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7E615375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76CBA6F0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7DD033B4" w14:textId="350B42F4" w:rsidR="0017465C" w:rsidRPr="00DC38E8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11.62</w:t>
            </w:r>
          </w:p>
        </w:tc>
        <w:tc>
          <w:tcPr>
            <w:tcW w:w="1417" w:type="dxa"/>
            <w:vAlign w:val="center"/>
          </w:tcPr>
          <w:p w14:paraId="375C7D99" w14:textId="3FC02D32" w:rsidR="0017465C" w:rsidRPr="00F0055A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13.62</w:t>
            </w:r>
          </w:p>
        </w:tc>
      </w:tr>
      <w:tr w:rsidR="0017465C" w:rsidRPr="009557E1" w14:paraId="51266406" w14:textId="77777777" w:rsidTr="00613282">
        <w:tc>
          <w:tcPr>
            <w:tcW w:w="1118" w:type="dxa"/>
            <w:vMerge/>
            <w:vAlign w:val="center"/>
          </w:tcPr>
          <w:p w14:paraId="70DF9B75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 w:val="restart"/>
            <w:vAlign w:val="center"/>
          </w:tcPr>
          <w:p w14:paraId="6DE5D740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8</w:t>
            </w:r>
          </w:p>
          <w:p w14:paraId="4D5BC067" w14:textId="257F995A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(2 interferers)</w:t>
            </w:r>
          </w:p>
        </w:tc>
        <w:tc>
          <w:tcPr>
            <w:tcW w:w="1299" w:type="dxa"/>
            <w:vAlign w:val="center"/>
          </w:tcPr>
          <w:p w14:paraId="53F114A5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/>
            <w:vAlign w:val="center"/>
          </w:tcPr>
          <w:p w14:paraId="62B1E6FD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5DF76B13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/>
            <w:vAlign w:val="center"/>
          </w:tcPr>
          <w:p w14:paraId="77D398B5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0B964BAC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1FE1B8F6" w14:textId="5A4F68BD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6.25</w:t>
            </w:r>
          </w:p>
        </w:tc>
        <w:tc>
          <w:tcPr>
            <w:tcW w:w="1417" w:type="dxa"/>
            <w:vAlign w:val="center"/>
          </w:tcPr>
          <w:p w14:paraId="3181870A" w14:textId="52AD89D0" w:rsidR="0017465C" w:rsidRPr="00321E2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8.25</w:t>
            </w:r>
          </w:p>
        </w:tc>
      </w:tr>
      <w:tr w:rsidR="0017465C" w:rsidRPr="009557E1" w14:paraId="6ABA42FC" w14:textId="77777777" w:rsidTr="00613282">
        <w:tc>
          <w:tcPr>
            <w:tcW w:w="1118" w:type="dxa"/>
            <w:vMerge/>
            <w:vAlign w:val="center"/>
          </w:tcPr>
          <w:p w14:paraId="48D80868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22C74989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525CD8BF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4EF3F845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00884397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0695A724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3639B4CC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5ED9B53B" w14:textId="023A0BD6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6.04</w:t>
            </w:r>
          </w:p>
        </w:tc>
        <w:tc>
          <w:tcPr>
            <w:tcW w:w="1417" w:type="dxa"/>
            <w:vAlign w:val="center"/>
          </w:tcPr>
          <w:p w14:paraId="610A7F15" w14:textId="2E36CB3A" w:rsidR="0017465C" w:rsidRPr="00354E43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8.04</w:t>
            </w:r>
          </w:p>
        </w:tc>
      </w:tr>
    </w:tbl>
    <w:p w14:paraId="2D73813F" w14:textId="77777777" w:rsidR="00E84EFC" w:rsidRPr="00BC6F0F" w:rsidRDefault="00E84EFC" w:rsidP="00BC6F0F">
      <w:pPr>
        <w:rPr>
          <w:lang w:eastAsia="ja-JP"/>
        </w:rPr>
      </w:pPr>
    </w:p>
    <w:p w14:paraId="47C0849D" w14:textId="227A8930" w:rsidR="00E84EFC" w:rsidRPr="00A9354B" w:rsidRDefault="00E84EFC" w:rsidP="00E84EFC">
      <w:pPr>
        <w:pStyle w:val="ad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A9354B">
        <w:rPr>
          <w:rFonts w:ascii="Arial" w:hAnsi="Arial" w:cs="Arial"/>
          <w:sz w:val="18"/>
          <w:szCs w:val="18"/>
          <w:lang w:eastAsia="ja-JP"/>
        </w:rPr>
        <w:t xml:space="preserve">Table </w:t>
      </w:r>
      <w:r>
        <w:rPr>
          <w:rFonts w:ascii="Arial" w:hAnsi="Arial" w:cs="Arial" w:hint="eastAsia"/>
          <w:sz w:val="18"/>
          <w:szCs w:val="18"/>
          <w:lang w:eastAsia="ja-JP"/>
        </w:rPr>
        <w:t>3</w:t>
      </w:r>
      <w:r w:rsidRPr="00A9354B">
        <w:rPr>
          <w:rFonts w:ascii="Arial" w:hAnsi="Arial" w:cs="Arial"/>
          <w:sz w:val="18"/>
          <w:szCs w:val="18"/>
          <w:lang w:eastAsia="ja-JP"/>
        </w:rPr>
        <w:t xml:space="preserve">: Simulation results for PUSCH with 30% BLER, Type A, </w:t>
      </w:r>
      <w:r w:rsidR="00D93A34">
        <w:rPr>
          <w:rFonts w:ascii="Arial" w:hAnsi="Arial" w:cs="Arial" w:hint="eastAsia"/>
          <w:sz w:val="18"/>
          <w:szCs w:val="18"/>
          <w:lang w:eastAsia="ja-JP"/>
        </w:rPr>
        <w:t>10</w:t>
      </w:r>
      <w:r w:rsidRPr="00A9354B">
        <w:rPr>
          <w:rFonts w:ascii="Arial" w:hAnsi="Arial" w:cs="Arial"/>
          <w:sz w:val="18"/>
          <w:szCs w:val="18"/>
          <w:lang w:eastAsia="ja-JP"/>
        </w:rPr>
        <w:t xml:space="preserve">MHz Channel bandwidth, </w:t>
      </w:r>
      <w:r w:rsidR="00776EF0">
        <w:rPr>
          <w:rFonts w:ascii="Arial" w:hAnsi="Arial" w:cs="Arial" w:hint="eastAsia"/>
          <w:sz w:val="18"/>
          <w:szCs w:val="18"/>
          <w:lang w:eastAsia="ja-JP"/>
        </w:rPr>
        <w:t>30</w:t>
      </w:r>
      <w:r w:rsidRPr="00A9354B">
        <w:rPr>
          <w:rFonts w:ascii="Arial" w:hAnsi="Arial" w:cs="Arial"/>
          <w:sz w:val="18"/>
          <w:szCs w:val="18"/>
          <w:lang w:eastAsia="ja-JP"/>
        </w:rPr>
        <w:t>kHz SCS</w:t>
      </w:r>
    </w:p>
    <w:tbl>
      <w:tblPr>
        <w:tblStyle w:val="afc"/>
        <w:tblW w:w="10343" w:type="dxa"/>
        <w:tblLook w:val="04A0" w:firstRow="1" w:lastRow="0" w:firstColumn="1" w:lastColumn="0" w:noHBand="0" w:noVBand="1"/>
      </w:tblPr>
      <w:tblGrid>
        <w:gridCol w:w="1118"/>
        <w:gridCol w:w="1122"/>
        <w:gridCol w:w="1299"/>
        <w:gridCol w:w="1276"/>
        <w:gridCol w:w="1134"/>
        <w:gridCol w:w="850"/>
        <w:gridCol w:w="993"/>
        <w:gridCol w:w="1134"/>
        <w:gridCol w:w="1417"/>
      </w:tblGrid>
      <w:tr w:rsidR="00E84EFC" w:rsidRPr="0008735E" w14:paraId="6C74DE99" w14:textId="77777777" w:rsidTr="00613282">
        <w:trPr>
          <w:trHeight w:val="263"/>
        </w:trPr>
        <w:tc>
          <w:tcPr>
            <w:tcW w:w="1118" w:type="dxa"/>
            <w:vMerge w:val="restart"/>
            <w:vAlign w:val="center"/>
          </w:tcPr>
          <w:p w14:paraId="3FAC4CEF" w14:textId="77777777" w:rsidR="00E84EFC" w:rsidRPr="0008735E" w:rsidRDefault="00E84EFC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TX antennas</w:t>
            </w:r>
          </w:p>
        </w:tc>
        <w:tc>
          <w:tcPr>
            <w:tcW w:w="1122" w:type="dxa"/>
            <w:vMerge w:val="restart"/>
            <w:vAlign w:val="center"/>
          </w:tcPr>
          <w:p w14:paraId="501034C1" w14:textId="77777777" w:rsidR="00E84EFC" w:rsidRPr="0008735E" w:rsidRDefault="00E84EFC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RX antennas</w:t>
            </w:r>
          </w:p>
        </w:tc>
        <w:tc>
          <w:tcPr>
            <w:tcW w:w="2575" w:type="dxa"/>
            <w:gridSpan w:val="2"/>
            <w:vAlign w:val="center"/>
          </w:tcPr>
          <w:p w14:paraId="18C4B857" w14:textId="77777777" w:rsidR="00E84EFC" w:rsidRPr="0008735E" w:rsidRDefault="00E84EFC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Propagation conditions and correlation matrix</w:t>
            </w:r>
          </w:p>
        </w:tc>
        <w:tc>
          <w:tcPr>
            <w:tcW w:w="1134" w:type="dxa"/>
            <w:vMerge w:val="restart"/>
            <w:vAlign w:val="center"/>
          </w:tcPr>
          <w:p w14:paraId="4DE0AE7B" w14:textId="77777777" w:rsidR="00E84EFC" w:rsidRPr="0008735E" w:rsidRDefault="00E84EFC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DI</w:t>
            </w: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P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 xml:space="preserve"> set</w:t>
            </w:r>
          </w:p>
        </w:tc>
        <w:tc>
          <w:tcPr>
            <w:tcW w:w="850" w:type="dxa"/>
            <w:vMerge w:val="restart"/>
            <w:vAlign w:val="center"/>
          </w:tcPr>
          <w:p w14:paraId="3F928C76" w14:textId="77777777" w:rsidR="00E84EFC" w:rsidRPr="0008735E" w:rsidRDefault="00E84EFC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MCS index</w:t>
            </w:r>
          </w:p>
        </w:tc>
        <w:tc>
          <w:tcPr>
            <w:tcW w:w="993" w:type="dxa"/>
            <w:vMerge w:val="restart"/>
            <w:vAlign w:val="center"/>
          </w:tcPr>
          <w:p w14:paraId="7423544B" w14:textId="77777777" w:rsidR="00E84EFC" w:rsidRPr="0008735E" w:rsidRDefault="00E84EFC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Waveform</w:t>
            </w:r>
          </w:p>
        </w:tc>
        <w:tc>
          <w:tcPr>
            <w:tcW w:w="1134" w:type="dxa"/>
            <w:vMerge w:val="restart"/>
            <w:vAlign w:val="center"/>
          </w:tcPr>
          <w:p w14:paraId="0A65C1C0" w14:textId="77777777" w:rsidR="00E84EFC" w:rsidRPr="0008735E" w:rsidRDefault="00E84EFC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Ideal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  <w:tc>
          <w:tcPr>
            <w:tcW w:w="1417" w:type="dxa"/>
            <w:vMerge w:val="restart"/>
            <w:vAlign w:val="center"/>
          </w:tcPr>
          <w:p w14:paraId="7CC6AA01" w14:textId="77777777" w:rsidR="00E84EFC" w:rsidRPr="0008735E" w:rsidRDefault="00E84EFC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Impairment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</w:tr>
      <w:tr w:rsidR="00E84EFC" w:rsidRPr="009557E1" w14:paraId="593DEC26" w14:textId="77777777" w:rsidTr="00613282">
        <w:trPr>
          <w:trHeight w:val="129"/>
        </w:trPr>
        <w:tc>
          <w:tcPr>
            <w:tcW w:w="1118" w:type="dxa"/>
            <w:vMerge/>
            <w:vAlign w:val="center"/>
          </w:tcPr>
          <w:p w14:paraId="5A8C85B2" w14:textId="77777777" w:rsidR="00E84EFC" w:rsidRPr="00801E54" w:rsidRDefault="00E84EFC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5BF1F014" w14:textId="77777777" w:rsidR="00E84EFC" w:rsidRPr="00801E54" w:rsidRDefault="00E84EFC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6B94171D" w14:textId="77777777" w:rsidR="00E84EFC" w:rsidRPr="00801E54" w:rsidRDefault="00E84EFC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Tested signal</w:t>
            </w:r>
          </w:p>
        </w:tc>
        <w:tc>
          <w:tcPr>
            <w:tcW w:w="1276" w:type="dxa"/>
            <w:vAlign w:val="center"/>
          </w:tcPr>
          <w:p w14:paraId="2B47AA4C" w14:textId="77777777" w:rsidR="00E84EFC" w:rsidRPr="00801E54" w:rsidRDefault="00E84EFC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Interferer</w:t>
            </w:r>
          </w:p>
        </w:tc>
        <w:tc>
          <w:tcPr>
            <w:tcW w:w="1134" w:type="dxa"/>
            <w:vMerge/>
            <w:vAlign w:val="center"/>
          </w:tcPr>
          <w:p w14:paraId="775CFBB3" w14:textId="77777777" w:rsidR="00E84EFC" w:rsidRPr="00801E54" w:rsidRDefault="00E84EFC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4530F6EA" w14:textId="77777777" w:rsidR="00E84EFC" w:rsidRPr="00801E54" w:rsidRDefault="00E84EFC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027D56A3" w14:textId="77777777" w:rsidR="00E84EFC" w:rsidRPr="00801E54" w:rsidRDefault="00E84EFC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1D7166B6" w14:textId="77777777" w:rsidR="00E84EFC" w:rsidRPr="00801E54" w:rsidRDefault="00E84EFC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227E1024" w14:textId="77777777" w:rsidR="00E84EFC" w:rsidRPr="00801E54" w:rsidRDefault="00E84EFC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</w:tr>
      <w:tr w:rsidR="0017465C" w:rsidRPr="009557E1" w14:paraId="2AB72760" w14:textId="77777777" w:rsidTr="00613282">
        <w:tc>
          <w:tcPr>
            <w:tcW w:w="1118" w:type="dxa"/>
            <w:vMerge w:val="restart"/>
            <w:vAlign w:val="center"/>
          </w:tcPr>
          <w:p w14:paraId="37995B0D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122" w:type="dxa"/>
            <w:vMerge w:val="restart"/>
            <w:vAlign w:val="center"/>
          </w:tcPr>
          <w:p w14:paraId="19875A3B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  <w:p w14:paraId="1146D51F" w14:textId="789D59C1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</w:t>
            </w: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1 interferer</w:t>
            </w: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)</w:t>
            </w:r>
          </w:p>
        </w:tc>
        <w:tc>
          <w:tcPr>
            <w:tcW w:w="1299" w:type="dxa"/>
            <w:vAlign w:val="center"/>
          </w:tcPr>
          <w:p w14:paraId="656AC01B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 w:val="restart"/>
            <w:vAlign w:val="center"/>
          </w:tcPr>
          <w:p w14:paraId="4B58AE57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134" w:type="dxa"/>
            <w:vAlign w:val="center"/>
          </w:tcPr>
          <w:p w14:paraId="242513FA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3D7C2587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993" w:type="dxa"/>
            <w:vMerge w:val="restart"/>
            <w:vAlign w:val="center"/>
          </w:tcPr>
          <w:p w14:paraId="5EB87F5D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CP-OFDM</w:t>
            </w:r>
          </w:p>
        </w:tc>
        <w:tc>
          <w:tcPr>
            <w:tcW w:w="1134" w:type="dxa"/>
            <w:vAlign w:val="center"/>
          </w:tcPr>
          <w:p w14:paraId="66FAEC06" w14:textId="6E01C649" w:rsidR="0017465C" w:rsidRPr="00ED26F0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12.00</w:t>
            </w:r>
          </w:p>
        </w:tc>
        <w:tc>
          <w:tcPr>
            <w:tcW w:w="1417" w:type="dxa"/>
            <w:vAlign w:val="center"/>
          </w:tcPr>
          <w:p w14:paraId="433D88D5" w14:textId="11508532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14.00</w:t>
            </w:r>
          </w:p>
        </w:tc>
      </w:tr>
      <w:tr w:rsidR="0017465C" w:rsidRPr="009557E1" w14:paraId="314BE054" w14:textId="77777777" w:rsidTr="00613282">
        <w:tc>
          <w:tcPr>
            <w:tcW w:w="1118" w:type="dxa"/>
            <w:vMerge/>
            <w:vAlign w:val="center"/>
          </w:tcPr>
          <w:p w14:paraId="4F6E591A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575D225F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2AFC6DE1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311022A3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530D8F25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4A3966AB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17247B00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6D8F7069" w14:textId="2F2C86A6" w:rsidR="0017465C" w:rsidRPr="00DC38E8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11.69</w:t>
            </w:r>
          </w:p>
        </w:tc>
        <w:tc>
          <w:tcPr>
            <w:tcW w:w="1417" w:type="dxa"/>
            <w:vAlign w:val="center"/>
          </w:tcPr>
          <w:p w14:paraId="32D85BF0" w14:textId="76E9246E" w:rsidR="0017465C" w:rsidRPr="00F0055A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13.69</w:t>
            </w:r>
          </w:p>
        </w:tc>
      </w:tr>
      <w:tr w:rsidR="0017465C" w:rsidRPr="009557E1" w14:paraId="6DBC8F06" w14:textId="77777777" w:rsidTr="00613282">
        <w:tc>
          <w:tcPr>
            <w:tcW w:w="1118" w:type="dxa"/>
            <w:vMerge/>
            <w:vAlign w:val="center"/>
          </w:tcPr>
          <w:p w14:paraId="08C10D82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 w:val="restart"/>
            <w:vAlign w:val="center"/>
          </w:tcPr>
          <w:p w14:paraId="742323A2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8</w:t>
            </w:r>
          </w:p>
          <w:p w14:paraId="712FEB39" w14:textId="031AF19F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lastRenderedPageBreak/>
              <w:t>(2 interferers)</w:t>
            </w:r>
          </w:p>
        </w:tc>
        <w:tc>
          <w:tcPr>
            <w:tcW w:w="1299" w:type="dxa"/>
            <w:vAlign w:val="center"/>
          </w:tcPr>
          <w:p w14:paraId="565FE6FA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lastRenderedPageBreak/>
              <w:t>TDLA30-10</w:t>
            </w:r>
          </w:p>
        </w:tc>
        <w:tc>
          <w:tcPr>
            <w:tcW w:w="1276" w:type="dxa"/>
            <w:vMerge/>
            <w:vAlign w:val="center"/>
          </w:tcPr>
          <w:p w14:paraId="382CEA80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2E2CF6A2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/>
            <w:vAlign w:val="center"/>
          </w:tcPr>
          <w:p w14:paraId="0DFE7F4B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77661CEF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237101F9" w14:textId="164EC247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6.33</w:t>
            </w:r>
          </w:p>
        </w:tc>
        <w:tc>
          <w:tcPr>
            <w:tcW w:w="1417" w:type="dxa"/>
            <w:vAlign w:val="center"/>
          </w:tcPr>
          <w:p w14:paraId="41657EC1" w14:textId="3ED4AB54" w:rsidR="0017465C" w:rsidRPr="00321E2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8.33</w:t>
            </w:r>
          </w:p>
        </w:tc>
      </w:tr>
      <w:tr w:rsidR="0017465C" w:rsidRPr="009557E1" w14:paraId="75A06BA5" w14:textId="77777777" w:rsidTr="00613282">
        <w:tc>
          <w:tcPr>
            <w:tcW w:w="1118" w:type="dxa"/>
            <w:vMerge/>
            <w:vAlign w:val="center"/>
          </w:tcPr>
          <w:p w14:paraId="75C7BC02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0A84890C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198A4FA1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6A1D84CA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097C2728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7AF6E0FA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6C21C08B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65E479B9" w14:textId="235AFD36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5.91</w:t>
            </w:r>
          </w:p>
        </w:tc>
        <w:tc>
          <w:tcPr>
            <w:tcW w:w="1417" w:type="dxa"/>
            <w:vAlign w:val="center"/>
          </w:tcPr>
          <w:p w14:paraId="091E9756" w14:textId="590C590A" w:rsidR="0017465C" w:rsidRPr="00354E43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7.91</w:t>
            </w:r>
          </w:p>
        </w:tc>
      </w:tr>
    </w:tbl>
    <w:p w14:paraId="1C9F3EE6" w14:textId="77777777" w:rsidR="001E75DE" w:rsidRDefault="001E75DE" w:rsidP="005B27E2">
      <w:pPr>
        <w:jc w:val="both"/>
        <w:rPr>
          <w:b/>
          <w:bCs/>
          <w:iCs/>
          <w:lang w:eastAsia="ja-JP"/>
        </w:rPr>
      </w:pPr>
    </w:p>
    <w:p w14:paraId="5303C30F" w14:textId="3A797179" w:rsidR="00776EF0" w:rsidRPr="00A9354B" w:rsidRDefault="00776EF0" w:rsidP="00776EF0">
      <w:pPr>
        <w:pStyle w:val="ad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A9354B">
        <w:rPr>
          <w:rFonts w:ascii="Arial" w:hAnsi="Arial" w:cs="Arial"/>
          <w:sz w:val="18"/>
          <w:szCs w:val="18"/>
          <w:lang w:eastAsia="ja-JP"/>
        </w:rPr>
        <w:t xml:space="preserve">Table </w:t>
      </w:r>
      <w:r>
        <w:rPr>
          <w:rFonts w:ascii="Arial" w:hAnsi="Arial" w:cs="Arial" w:hint="eastAsia"/>
          <w:sz w:val="18"/>
          <w:szCs w:val="18"/>
          <w:lang w:eastAsia="ja-JP"/>
        </w:rPr>
        <w:t>4</w:t>
      </w:r>
      <w:r w:rsidRPr="00A9354B">
        <w:rPr>
          <w:rFonts w:ascii="Arial" w:hAnsi="Arial" w:cs="Arial"/>
          <w:sz w:val="18"/>
          <w:szCs w:val="18"/>
          <w:lang w:eastAsia="ja-JP"/>
        </w:rPr>
        <w:t xml:space="preserve">: Simulation results for PUSCH with 30% BLER, Type A, </w:t>
      </w:r>
      <w:r>
        <w:rPr>
          <w:rFonts w:ascii="Arial" w:hAnsi="Arial" w:cs="Arial" w:hint="eastAsia"/>
          <w:sz w:val="18"/>
          <w:szCs w:val="18"/>
          <w:lang w:eastAsia="ja-JP"/>
        </w:rPr>
        <w:t>100</w:t>
      </w:r>
      <w:r w:rsidRPr="00A9354B">
        <w:rPr>
          <w:rFonts w:ascii="Arial" w:hAnsi="Arial" w:cs="Arial"/>
          <w:sz w:val="18"/>
          <w:szCs w:val="18"/>
          <w:lang w:eastAsia="ja-JP"/>
        </w:rPr>
        <w:t xml:space="preserve">MHz Channel bandwidth, </w:t>
      </w:r>
      <w:r>
        <w:rPr>
          <w:rFonts w:ascii="Arial" w:hAnsi="Arial" w:cs="Arial" w:hint="eastAsia"/>
          <w:sz w:val="18"/>
          <w:szCs w:val="18"/>
          <w:lang w:eastAsia="ja-JP"/>
        </w:rPr>
        <w:t>30</w:t>
      </w:r>
      <w:r w:rsidRPr="00A9354B">
        <w:rPr>
          <w:rFonts w:ascii="Arial" w:hAnsi="Arial" w:cs="Arial"/>
          <w:sz w:val="18"/>
          <w:szCs w:val="18"/>
          <w:lang w:eastAsia="ja-JP"/>
        </w:rPr>
        <w:t>kHz SCS</w:t>
      </w:r>
    </w:p>
    <w:tbl>
      <w:tblPr>
        <w:tblStyle w:val="afc"/>
        <w:tblW w:w="10343" w:type="dxa"/>
        <w:tblLook w:val="04A0" w:firstRow="1" w:lastRow="0" w:firstColumn="1" w:lastColumn="0" w:noHBand="0" w:noVBand="1"/>
      </w:tblPr>
      <w:tblGrid>
        <w:gridCol w:w="1118"/>
        <w:gridCol w:w="1122"/>
        <w:gridCol w:w="1299"/>
        <w:gridCol w:w="1276"/>
        <w:gridCol w:w="1134"/>
        <w:gridCol w:w="850"/>
        <w:gridCol w:w="993"/>
        <w:gridCol w:w="1134"/>
        <w:gridCol w:w="1417"/>
      </w:tblGrid>
      <w:tr w:rsidR="00776EF0" w:rsidRPr="0008735E" w14:paraId="726FFC67" w14:textId="77777777" w:rsidTr="00613282">
        <w:trPr>
          <w:trHeight w:val="263"/>
        </w:trPr>
        <w:tc>
          <w:tcPr>
            <w:tcW w:w="1118" w:type="dxa"/>
            <w:vMerge w:val="restart"/>
            <w:vAlign w:val="center"/>
          </w:tcPr>
          <w:p w14:paraId="525F098A" w14:textId="77777777" w:rsidR="00776EF0" w:rsidRPr="0008735E" w:rsidRDefault="00776EF0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TX antennas</w:t>
            </w:r>
          </w:p>
        </w:tc>
        <w:tc>
          <w:tcPr>
            <w:tcW w:w="1122" w:type="dxa"/>
            <w:vMerge w:val="restart"/>
            <w:vAlign w:val="center"/>
          </w:tcPr>
          <w:p w14:paraId="22FDCCF9" w14:textId="77777777" w:rsidR="00776EF0" w:rsidRPr="0008735E" w:rsidRDefault="00776EF0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RX antennas</w:t>
            </w:r>
          </w:p>
        </w:tc>
        <w:tc>
          <w:tcPr>
            <w:tcW w:w="2575" w:type="dxa"/>
            <w:gridSpan w:val="2"/>
            <w:vAlign w:val="center"/>
          </w:tcPr>
          <w:p w14:paraId="7DAD3E20" w14:textId="77777777" w:rsidR="00776EF0" w:rsidRPr="0008735E" w:rsidRDefault="00776EF0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Propagation conditions and correlation matrix</w:t>
            </w:r>
          </w:p>
        </w:tc>
        <w:tc>
          <w:tcPr>
            <w:tcW w:w="1134" w:type="dxa"/>
            <w:vMerge w:val="restart"/>
            <w:vAlign w:val="center"/>
          </w:tcPr>
          <w:p w14:paraId="7A355160" w14:textId="77777777" w:rsidR="00776EF0" w:rsidRPr="0008735E" w:rsidRDefault="00776EF0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DI</w:t>
            </w: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P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 xml:space="preserve"> set</w:t>
            </w:r>
          </w:p>
        </w:tc>
        <w:tc>
          <w:tcPr>
            <w:tcW w:w="850" w:type="dxa"/>
            <w:vMerge w:val="restart"/>
            <w:vAlign w:val="center"/>
          </w:tcPr>
          <w:p w14:paraId="6A7FC489" w14:textId="77777777" w:rsidR="00776EF0" w:rsidRPr="0008735E" w:rsidRDefault="00776EF0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MCS index</w:t>
            </w:r>
          </w:p>
        </w:tc>
        <w:tc>
          <w:tcPr>
            <w:tcW w:w="993" w:type="dxa"/>
            <w:vMerge w:val="restart"/>
            <w:vAlign w:val="center"/>
          </w:tcPr>
          <w:p w14:paraId="42A3B4EE" w14:textId="77777777" w:rsidR="00776EF0" w:rsidRPr="0008735E" w:rsidRDefault="00776EF0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Waveform</w:t>
            </w:r>
          </w:p>
        </w:tc>
        <w:tc>
          <w:tcPr>
            <w:tcW w:w="1134" w:type="dxa"/>
            <w:vMerge w:val="restart"/>
            <w:vAlign w:val="center"/>
          </w:tcPr>
          <w:p w14:paraId="1D60DD4A" w14:textId="77777777" w:rsidR="00776EF0" w:rsidRPr="0008735E" w:rsidRDefault="00776EF0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Ideal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  <w:tc>
          <w:tcPr>
            <w:tcW w:w="1417" w:type="dxa"/>
            <w:vMerge w:val="restart"/>
            <w:vAlign w:val="center"/>
          </w:tcPr>
          <w:p w14:paraId="281616A8" w14:textId="77777777" w:rsidR="00776EF0" w:rsidRPr="0008735E" w:rsidRDefault="00776EF0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Impairment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</w:tr>
      <w:tr w:rsidR="00776EF0" w:rsidRPr="009557E1" w14:paraId="394F9368" w14:textId="77777777" w:rsidTr="00613282">
        <w:trPr>
          <w:trHeight w:val="129"/>
        </w:trPr>
        <w:tc>
          <w:tcPr>
            <w:tcW w:w="1118" w:type="dxa"/>
            <w:vMerge/>
            <w:vAlign w:val="center"/>
          </w:tcPr>
          <w:p w14:paraId="4D32DF4C" w14:textId="77777777" w:rsidR="00776EF0" w:rsidRPr="00801E54" w:rsidRDefault="00776EF0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33AD4565" w14:textId="77777777" w:rsidR="00776EF0" w:rsidRPr="00801E54" w:rsidRDefault="00776EF0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194C04EB" w14:textId="77777777" w:rsidR="00776EF0" w:rsidRPr="00801E54" w:rsidRDefault="00776EF0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Tested signal</w:t>
            </w:r>
          </w:p>
        </w:tc>
        <w:tc>
          <w:tcPr>
            <w:tcW w:w="1276" w:type="dxa"/>
            <w:vAlign w:val="center"/>
          </w:tcPr>
          <w:p w14:paraId="14655AF4" w14:textId="77777777" w:rsidR="00776EF0" w:rsidRPr="00801E54" w:rsidRDefault="00776EF0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Interferer</w:t>
            </w:r>
          </w:p>
        </w:tc>
        <w:tc>
          <w:tcPr>
            <w:tcW w:w="1134" w:type="dxa"/>
            <w:vMerge/>
            <w:vAlign w:val="center"/>
          </w:tcPr>
          <w:p w14:paraId="0F5F033B" w14:textId="77777777" w:rsidR="00776EF0" w:rsidRPr="00801E54" w:rsidRDefault="00776EF0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4B0BB7F0" w14:textId="77777777" w:rsidR="00776EF0" w:rsidRPr="00801E54" w:rsidRDefault="00776EF0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1B9C534C" w14:textId="77777777" w:rsidR="00776EF0" w:rsidRPr="00801E54" w:rsidRDefault="00776EF0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57344DAB" w14:textId="77777777" w:rsidR="00776EF0" w:rsidRPr="00801E54" w:rsidRDefault="00776EF0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0C9488C5" w14:textId="77777777" w:rsidR="00776EF0" w:rsidRPr="00801E54" w:rsidRDefault="00776EF0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</w:tr>
      <w:tr w:rsidR="0017465C" w:rsidRPr="009557E1" w14:paraId="1130823C" w14:textId="77777777" w:rsidTr="00613282">
        <w:tc>
          <w:tcPr>
            <w:tcW w:w="1118" w:type="dxa"/>
            <w:vMerge w:val="restart"/>
            <w:vAlign w:val="center"/>
          </w:tcPr>
          <w:p w14:paraId="3CD6CC35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122" w:type="dxa"/>
            <w:vMerge w:val="restart"/>
            <w:vAlign w:val="center"/>
          </w:tcPr>
          <w:p w14:paraId="469C575A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  <w:p w14:paraId="1764D56A" w14:textId="76CFFDBF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</w:t>
            </w: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1 interferer</w:t>
            </w: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)</w:t>
            </w:r>
          </w:p>
        </w:tc>
        <w:tc>
          <w:tcPr>
            <w:tcW w:w="1299" w:type="dxa"/>
            <w:vAlign w:val="center"/>
          </w:tcPr>
          <w:p w14:paraId="125BF3EA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 w:val="restart"/>
            <w:vAlign w:val="center"/>
          </w:tcPr>
          <w:p w14:paraId="6CA91885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134" w:type="dxa"/>
            <w:vAlign w:val="center"/>
          </w:tcPr>
          <w:p w14:paraId="2E1E8F38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65691635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993" w:type="dxa"/>
            <w:vMerge w:val="restart"/>
            <w:vAlign w:val="center"/>
          </w:tcPr>
          <w:p w14:paraId="0B85D84F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CP-OFDM</w:t>
            </w:r>
          </w:p>
        </w:tc>
        <w:tc>
          <w:tcPr>
            <w:tcW w:w="1134" w:type="dxa"/>
            <w:vAlign w:val="center"/>
          </w:tcPr>
          <w:p w14:paraId="28C7F524" w14:textId="15B34824" w:rsidR="0017465C" w:rsidRPr="00ED26F0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11.96</w:t>
            </w:r>
          </w:p>
        </w:tc>
        <w:tc>
          <w:tcPr>
            <w:tcW w:w="1417" w:type="dxa"/>
            <w:vAlign w:val="center"/>
          </w:tcPr>
          <w:p w14:paraId="1A142086" w14:textId="1A73A6E2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13.96</w:t>
            </w:r>
          </w:p>
        </w:tc>
      </w:tr>
      <w:tr w:rsidR="0017465C" w:rsidRPr="009557E1" w14:paraId="7FB77BE5" w14:textId="77777777" w:rsidTr="00613282">
        <w:tc>
          <w:tcPr>
            <w:tcW w:w="1118" w:type="dxa"/>
            <w:vMerge/>
            <w:vAlign w:val="center"/>
          </w:tcPr>
          <w:p w14:paraId="0D00EB33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774BCE3A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32338AF2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7E6633C3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31DCB57A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7B2AEA0D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3861E1AB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1E1B3B29" w14:textId="0C5D6E69" w:rsidR="0017465C" w:rsidRPr="00DC38E8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11.40</w:t>
            </w:r>
          </w:p>
        </w:tc>
        <w:tc>
          <w:tcPr>
            <w:tcW w:w="1417" w:type="dxa"/>
            <w:vAlign w:val="center"/>
          </w:tcPr>
          <w:p w14:paraId="15B945CD" w14:textId="5E6B1D7A" w:rsidR="0017465C" w:rsidRPr="00F0055A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13.40</w:t>
            </w:r>
          </w:p>
        </w:tc>
      </w:tr>
      <w:tr w:rsidR="0017465C" w:rsidRPr="009557E1" w14:paraId="25F1A44E" w14:textId="77777777" w:rsidTr="00613282">
        <w:tc>
          <w:tcPr>
            <w:tcW w:w="1118" w:type="dxa"/>
            <w:vMerge/>
            <w:vAlign w:val="center"/>
          </w:tcPr>
          <w:p w14:paraId="19290A2E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 w:val="restart"/>
            <w:vAlign w:val="center"/>
          </w:tcPr>
          <w:p w14:paraId="21C616CB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8</w:t>
            </w:r>
          </w:p>
          <w:p w14:paraId="56783E02" w14:textId="47651F2B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(2 interferers)</w:t>
            </w:r>
          </w:p>
        </w:tc>
        <w:tc>
          <w:tcPr>
            <w:tcW w:w="1299" w:type="dxa"/>
            <w:vAlign w:val="center"/>
          </w:tcPr>
          <w:p w14:paraId="5DEFAE83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/>
            <w:vAlign w:val="center"/>
          </w:tcPr>
          <w:p w14:paraId="4F06C4FC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51BFD8E1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/>
            <w:vAlign w:val="center"/>
          </w:tcPr>
          <w:p w14:paraId="47F007B4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5E6467AB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4CE9FECF" w14:textId="3E54AEA2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6.23</w:t>
            </w:r>
          </w:p>
        </w:tc>
        <w:tc>
          <w:tcPr>
            <w:tcW w:w="1417" w:type="dxa"/>
            <w:vAlign w:val="center"/>
          </w:tcPr>
          <w:p w14:paraId="47E1366C" w14:textId="1B90FBC4" w:rsidR="0017465C" w:rsidRPr="00321E2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8.23</w:t>
            </w:r>
          </w:p>
        </w:tc>
      </w:tr>
      <w:tr w:rsidR="0017465C" w:rsidRPr="009557E1" w14:paraId="7D008336" w14:textId="77777777" w:rsidTr="00613282">
        <w:tc>
          <w:tcPr>
            <w:tcW w:w="1118" w:type="dxa"/>
            <w:vMerge/>
            <w:vAlign w:val="center"/>
          </w:tcPr>
          <w:p w14:paraId="4238FA5C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1EE973D7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7D0DBF77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1377398F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5FE7EA34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5F10C320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211A9498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13C34943" w14:textId="0E011160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5.90</w:t>
            </w:r>
          </w:p>
        </w:tc>
        <w:tc>
          <w:tcPr>
            <w:tcW w:w="1417" w:type="dxa"/>
            <w:vAlign w:val="center"/>
          </w:tcPr>
          <w:p w14:paraId="45DE521A" w14:textId="648D49E5" w:rsidR="0017465C" w:rsidRPr="00354E43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6.90</w:t>
            </w:r>
          </w:p>
        </w:tc>
      </w:tr>
    </w:tbl>
    <w:p w14:paraId="206728CA" w14:textId="77777777" w:rsidR="00776EF0" w:rsidRDefault="00776EF0" w:rsidP="005B27E2">
      <w:pPr>
        <w:jc w:val="both"/>
        <w:rPr>
          <w:b/>
          <w:bCs/>
          <w:iCs/>
          <w:lang w:eastAsia="ja-JP"/>
        </w:rPr>
      </w:pPr>
    </w:p>
    <w:p w14:paraId="187699B7" w14:textId="5BBF4CF7" w:rsidR="00460E8B" w:rsidRPr="00A9354B" w:rsidRDefault="00460E8B" w:rsidP="00460E8B">
      <w:pPr>
        <w:pStyle w:val="ad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A9354B">
        <w:rPr>
          <w:rFonts w:ascii="Arial" w:hAnsi="Arial" w:cs="Arial"/>
          <w:sz w:val="18"/>
          <w:szCs w:val="18"/>
          <w:lang w:eastAsia="ja-JP"/>
        </w:rPr>
        <w:t xml:space="preserve">Table </w:t>
      </w:r>
      <w:r>
        <w:rPr>
          <w:rFonts w:ascii="Arial" w:hAnsi="Arial" w:cs="Arial" w:hint="eastAsia"/>
          <w:sz w:val="18"/>
          <w:szCs w:val="18"/>
          <w:lang w:eastAsia="ja-JP"/>
        </w:rPr>
        <w:t>5</w:t>
      </w:r>
      <w:r w:rsidRPr="00A9354B">
        <w:rPr>
          <w:rFonts w:ascii="Arial" w:hAnsi="Arial" w:cs="Arial"/>
          <w:sz w:val="18"/>
          <w:szCs w:val="18"/>
          <w:lang w:eastAsia="ja-JP"/>
        </w:rPr>
        <w:t xml:space="preserve">: Simulation results for PUSCH with 30% BLER, Type </w:t>
      </w:r>
      <w:r>
        <w:rPr>
          <w:rFonts w:ascii="Arial" w:hAnsi="Arial" w:cs="Arial" w:hint="eastAsia"/>
          <w:sz w:val="18"/>
          <w:szCs w:val="18"/>
          <w:lang w:eastAsia="ja-JP"/>
        </w:rPr>
        <w:t>B</w:t>
      </w:r>
      <w:r w:rsidRPr="00A9354B">
        <w:rPr>
          <w:rFonts w:ascii="Arial" w:hAnsi="Arial" w:cs="Arial"/>
          <w:sz w:val="18"/>
          <w:szCs w:val="18"/>
          <w:lang w:eastAsia="ja-JP"/>
        </w:rPr>
        <w:t>, 5MHz Channel bandwidth, 15kHz SCS</w:t>
      </w:r>
    </w:p>
    <w:tbl>
      <w:tblPr>
        <w:tblStyle w:val="afc"/>
        <w:tblW w:w="10343" w:type="dxa"/>
        <w:tblLook w:val="04A0" w:firstRow="1" w:lastRow="0" w:firstColumn="1" w:lastColumn="0" w:noHBand="0" w:noVBand="1"/>
      </w:tblPr>
      <w:tblGrid>
        <w:gridCol w:w="1118"/>
        <w:gridCol w:w="1122"/>
        <w:gridCol w:w="1299"/>
        <w:gridCol w:w="1276"/>
        <w:gridCol w:w="1134"/>
        <w:gridCol w:w="850"/>
        <w:gridCol w:w="993"/>
        <w:gridCol w:w="1134"/>
        <w:gridCol w:w="1417"/>
      </w:tblGrid>
      <w:tr w:rsidR="00460E8B" w:rsidRPr="0008735E" w14:paraId="1346FA70" w14:textId="77777777" w:rsidTr="00613282">
        <w:trPr>
          <w:trHeight w:val="263"/>
        </w:trPr>
        <w:tc>
          <w:tcPr>
            <w:tcW w:w="1118" w:type="dxa"/>
            <w:vMerge w:val="restart"/>
            <w:vAlign w:val="center"/>
          </w:tcPr>
          <w:p w14:paraId="18F3C54B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TX antennas</w:t>
            </w:r>
          </w:p>
        </w:tc>
        <w:tc>
          <w:tcPr>
            <w:tcW w:w="1122" w:type="dxa"/>
            <w:vMerge w:val="restart"/>
            <w:vAlign w:val="center"/>
          </w:tcPr>
          <w:p w14:paraId="5AE4907B" w14:textId="77777777" w:rsidR="00460E8B" w:rsidRPr="0008735E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RX antennas</w:t>
            </w:r>
          </w:p>
        </w:tc>
        <w:tc>
          <w:tcPr>
            <w:tcW w:w="2575" w:type="dxa"/>
            <w:gridSpan w:val="2"/>
            <w:vAlign w:val="center"/>
          </w:tcPr>
          <w:p w14:paraId="0D87AE68" w14:textId="77777777" w:rsidR="00460E8B" w:rsidRPr="0008735E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Propagation conditions and correlation matrix</w:t>
            </w:r>
          </w:p>
        </w:tc>
        <w:tc>
          <w:tcPr>
            <w:tcW w:w="1134" w:type="dxa"/>
            <w:vMerge w:val="restart"/>
            <w:vAlign w:val="center"/>
          </w:tcPr>
          <w:p w14:paraId="293A7897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DI</w:t>
            </w: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P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 xml:space="preserve"> set</w:t>
            </w:r>
          </w:p>
        </w:tc>
        <w:tc>
          <w:tcPr>
            <w:tcW w:w="850" w:type="dxa"/>
            <w:vMerge w:val="restart"/>
            <w:vAlign w:val="center"/>
          </w:tcPr>
          <w:p w14:paraId="43310429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MCS index</w:t>
            </w:r>
          </w:p>
        </w:tc>
        <w:tc>
          <w:tcPr>
            <w:tcW w:w="993" w:type="dxa"/>
            <w:vMerge w:val="restart"/>
            <w:vAlign w:val="center"/>
          </w:tcPr>
          <w:p w14:paraId="4A79616D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Waveform</w:t>
            </w:r>
          </w:p>
        </w:tc>
        <w:tc>
          <w:tcPr>
            <w:tcW w:w="1134" w:type="dxa"/>
            <w:vMerge w:val="restart"/>
            <w:vAlign w:val="center"/>
          </w:tcPr>
          <w:p w14:paraId="2D9B65D8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Ideal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  <w:tc>
          <w:tcPr>
            <w:tcW w:w="1417" w:type="dxa"/>
            <w:vMerge w:val="restart"/>
            <w:vAlign w:val="center"/>
          </w:tcPr>
          <w:p w14:paraId="3D9EE1BE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Impairment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</w:tr>
      <w:tr w:rsidR="00460E8B" w:rsidRPr="009557E1" w14:paraId="1C1866A2" w14:textId="77777777" w:rsidTr="00613282">
        <w:trPr>
          <w:trHeight w:val="129"/>
        </w:trPr>
        <w:tc>
          <w:tcPr>
            <w:tcW w:w="1118" w:type="dxa"/>
            <w:vMerge/>
            <w:vAlign w:val="center"/>
          </w:tcPr>
          <w:p w14:paraId="250247F2" w14:textId="77777777" w:rsidR="00460E8B" w:rsidRPr="00801E54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638EDDA9" w14:textId="77777777" w:rsidR="00460E8B" w:rsidRPr="00801E54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7ADA98EC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Tested signal</w:t>
            </w:r>
          </w:p>
        </w:tc>
        <w:tc>
          <w:tcPr>
            <w:tcW w:w="1276" w:type="dxa"/>
            <w:vAlign w:val="center"/>
          </w:tcPr>
          <w:p w14:paraId="2F299198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Interferer</w:t>
            </w:r>
          </w:p>
        </w:tc>
        <w:tc>
          <w:tcPr>
            <w:tcW w:w="1134" w:type="dxa"/>
            <w:vMerge/>
            <w:vAlign w:val="center"/>
          </w:tcPr>
          <w:p w14:paraId="68C3316F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234C5887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42ECE76B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1576CC70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098DB2FE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</w:tr>
      <w:tr w:rsidR="0017465C" w:rsidRPr="009557E1" w14:paraId="06E6E0DA" w14:textId="77777777" w:rsidTr="00613282">
        <w:tc>
          <w:tcPr>
            <w:tcW w:w="1118" w:type="dxa"/>
            <w:vMerge w:val="restart"/>
            <w:vAlign w:val="center"/>
          </w:tcPr>
          <w:p w14:paraId="6F261CB5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122" w:type="dxa"/>
            <w:vMerge w:val="restart"/>
            <w:vAlign w:val="center"/>
          </w:tcPr>
          <w:p w14:paraId="44108C5F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  <w:p w14:paraId="24282D03" w14:textId="49E5ED1B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</w:t>
            </w: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1 interferer</w:t>
            </w: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)</w:t>
            </w:r>
          </w:p>
        </w:tc>
        <w:tc>
          <w:tcPr>
            <w:tcW w:w="1299" w:type="dxa"/>
            <w:vAlign w:val="center"/>
          </w:tcPr>
          <w:p w14:paraId="34539D3D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 w:val="restart"/>
            <w:vAlign w:val="center"/>
          </w:tcPr>
          <w:p w14:paraId="06C3FC23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134" w:type="dxa"/>
            <w:vAlign w:val="center"/>
          </w:tcPr>
          <w:p w14:paraId="27AC8F6D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220711BB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993" w:type="dxa"/>
            <w:vMerge w:val="restart"/>
            <w:vAlign w:val="center"/>
          </w:tcPr>
          <w:p w14:paraId="043FF134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CP-OFDM</w:t>
            </w:r>
          </w:p>
        </w:tc>
        <w:tc>
          <w:tcPr>
            <w:tcW w:w="1134" w:type="dxa"/>
            <w:vAlign w:val="center"/>
          </w:tcPr>
          <w:p w14:paraId="24150932" w14:textId="255E07C3" w:rsidR="0017465C" w:rsidRPr="00ED26F0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13.43</w:t>
            </w:r>
          </w:p>
        </w:tc>
        <w:tc>
          <w:tcPr>
            <w:tcW w:w="1417" w:type="dxa"/>
            <w:vAlign w:val="center"/>
          </w:tcPr>
          <w:p w14:paraId="560E8A92" w14:textId="60255E80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15.43</w:t>
            </w:r>
          </w:p>
        </w:tc>
      </w:tr>
      <w:tr w:rsidR="0017465C" w:rsidRPr="009557E1" w14:paraId="5D7D4D56" w14:textId="77777777" w:rsidTr="00613282">
        <w:tc>
          <w:tcPr>
            <w:tcW w:w="1118" w:type="dxa"/>
            <w:vMerge/>
            <w:vAlign w:val="center"/>
          </w:tcPr>
          <w:p w14:paraId="624CCE8E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379D02BD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1D7EEEBE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2999BFF3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0A65875A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74063267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2CC887CA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240E194A" w14:textId="5E3226CF" w:rsidR="0017465C" w:rsidRPr="00DC38E8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16.16</w:t>
            </w:r>
          </w:p>
        </w:tc>
        <w:tc>
          <w:tcPr>
            <w:tcW w:w="1417" w:type="dxa"/>
            <w:vAlign w:val="center"/>
          </w:tcPr>
          <w:p w14:paraId="4BECFB9B" w14:textId="10CFA64D" w:rsidR="0017465C" w:rsidRPr="00F0055A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18.16</w:t>
            </w:r>
          </w:p>
        </w:tc>
      </w:tr>
      <w:tr w:rsidR="0017465C" w:rsidRPr="009557E1" w14:paraId="0DD8B8D4" w14:textId="77777777" w:rsidTr="00613282">
        <w:tc>
          <w:tcPr>
            <w:tcW w:w="1118" w:type="dxa"/>
            <w:vMerge/>
            <w:vAlign w:val="center"/>
          </w:tcPr>
          <w:p w14:paraId="3E46A258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 w:val="restart"/>
            <w:vAlign w:val="center"/>
          </w:tcPr>
          <w:p w14:paraId="6C6D1EF2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8</w:t>
            </w:r>
          </w:p>
          <w:p w14:paraId="36CED44C" w14:textId="31492818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(2 interferers)</w:t>
            </w:r>
          </w:p>
        </w:tc>
        <w:tc>
          <w:tcPr>
            <w:tcW w:w="1299" w:type="dxa"/>
            <w:vAlign w:val="center"/>
          </w:tcPr>
          <w:p w14:paraId="37B348A4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/>
            <w:vAlign w:val="center"/>
          </w:tcPr>
          <w:p w14:paraId="73F69E08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57198CAB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/>
            <w:vAlign w:val="center"/>
          </w:tcPr>
          <w:p w14:paraId="0A366E64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6535A5E0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56298161" w14:textId="2478E15F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8.70</w:t>
            </w:r>
          </w:p>
        </w:tc>
        <w:tc>
          <w:tcPr>
            <w:tcW w:w="1417" w:type="dxa"/>
            <w:vAlign w:val="center"/>
          </w:tcPr>
          <w:p w14:paraId="11553B83" w14:textId="3EB73327" w:rsidR="0017465C" w:rsidRPr="00321E2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10.70</w:t>
            </w:r>
          </w:p>
        </w:tc>
      </w:tr>
      <w:tr w:rsidR="0017465C" w:rsidRPr="009557E1" w14:paraId="1C565ED6" w14:textId="77777777" w:rsidTr="00613282">
        <w:tc>
          <w:tcPr>
            <w:tcW w:w="1118" w:type="dxa"/>
            <w:vMerge/>
            <w:vAlign w:val="center"/>
          </w:tcPr>
          <w:p w14:paraId="4E37653F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3E33FF9F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6BE25984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6591063A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07A8C0DB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6FFB469B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15D0993A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7E9315B7" w14:textId="521B1E18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8.07</w:t>
            </w:r>
          </w:p>
        </w:tc>
        <w:tc>
          <w:tcPr>
            <w:tcW w:w="1417" w:type="dxa"/>
            <w:vAlign w:val="center"/>
          </w:tcPr>
          <w:p w14:paraId="6BB510E7" w14:textId="3A0B8232" w:rsidR="0017465C" w:rsidRPr="00354E43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10.07</w:t>
            </w:r>
          </w:p>
        </w:tc>
      </w:tr>
    </w:tbl>
    <w:p w14:paraId="38810764" w14:textId="77777777" w:rsidR="00460E8B" w:rsidRDefault="00460E8B" w:rsidP="00460E8B">
      <w:pPr>
        <w:rPr>
          <w:lang w:eastAsia="ja-JP"/>
        </w:rPr>
      </w:pPr>
    </w:p>
    <w:p w14:paraId="49056464" w14:textId="2FF04BDC" w:rsidR="00460E8B" w:rsidRPr="00A9354B" w:rsidRDefault="00460E8B" w:rsidP="00460E8B">
      <w:pPr>
        <w:pStyle w:val="ad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A9354B">
        <w:rPr>
          <w:rFonts w:ascii="Arial" w:hAnsi="Arial" w:cs="Arial"/>
          <w:sz w:val="18"/>
          <w:szCs w:val="18"/>
          <w:lang w:eastAsia="ja-JP"/>
        </w:rPr>
        <w:t xml:space="preserve">Table </w:t>
      </w:r>
      <w:r>
        <w:rPr>
          <w:rFonts w:ascii="Arial" w:hAnsi="Arial" w:cs="Arial" w:hint="eastAsia"/>
          <w:sz w:val="18"/>
          <w:szCs w:val="18"/>
          <w:lang w:eastAsia="ja-JP"/>
        </w:rPr>
        <w:t>6</w:t>
      </w:r>
      <w:r w:rsidRPr="00A9354B">
        <w:rPr>
          <w:rFonts w:ascii="Arial" w:hAnsi="Arial" w:cs="Arial"/>
          <w:sz w:val="18"/>
          <w:szCs w:val="18"/>
          <w:lang w:eastAsia="ja-JP"/>
        </w:rPr>
        <w:t xml:space="preserve">: Simulation results for PUSCH with 30% BLER, Type </w:t>
      </w:r>
      <w:r>
        <w:rPr>
          <w:rFonts w:ascii="Arial" w:hAnsi="Arial" w:cs="Arial" w:hint="eastAsia"/>
          <w:sz w:val="18"/>
          <w:szCs w:val="18"/>
          <w:lang w:eastAsia="ja-JP"/>
        </w:rPr>
        <w:t>B</w:t>
      </w:r>
      <w:r w:rsidRPr="00A9354B">
        <w:rPr>
          <w:rFonts w:ascii="Arial" w:hAnsi="Arial" w:cs="Arial"/>
          <w:sz w:val="18"/>
          <w:szCs w:val="18"/>
          <w:lang w:eastAsia="ja-JP"/>
        </w:rPr>
        <w:t xml:space="preserve">, </w:t>
      </w:r>
      <w:r w:rsidRPr="00A9354B">
        <w:rPr>
          <w:rFonts w:ascii="Arial" w:hAnsi="Arial" w:cs="Arial" w:hint="eastAsia"/>
          <w:sz w:val="18"/>
          <w:szCs w:val="18"/>
          <w:lang w:eastAsia="ja-JP"/>
        </w:rPr>
        <w:t>20</w:t>
      </w:r>
      <w:r w:rsidRPr="00A9354B">
        <w:rPr>
          <w:rFonts w:ascii="Arial" w:hAnsi="Arial" w:cs="Arial"/>
          <w:sz w:val="18"/>
          <w:szCs w:val="18"/>
          <w:lang w:eastAsia="ja-JP"/>
        </w:rPr>
        <w:t>MHz Channel bandwidth, 15kHz SCS</w:t>
      </w:r>
    </w:p>
    <w:tbl>
      <w:tblPr>
        <w:tblStyle w:val="afc"/>
        <w:tblW w:w="10343" w:type="dxa"/>
        <w:tblLook w:val="04A0" w:firstRow="1" w:lastRow="0" w:firstColumn="1" w:lastColumn="0" w:noHBand="0" w:noVBand="1"/>
      </w:tblPr>
      <w:tblGrid>
        <w:gridCol w:w="1118"/>
        <w:gridCol w:w="1122"/>
        <w:gridCol w:w="1299"/>
        <w:gridCol w:w="1276"/>
        <w:gridCol w:w="1134"/>
        <w:gridCol w:w="850"/>
        <w:gridCol w:w="993"/>
        <w:gridCol w:w="1134"/>
        <w:gridCol w:w="1417"/>
      </w:tblGrid>
      <w:tr w:rsidR="00460E8B" w:rsidRPr="0008735E" w14:paraId="75DAEA05" w14:textId="77777777" w:rsidTr="00613282">
        <w:trPr>
          <w:trHeight w:val="263"/>
        </w:trPr>
        <w:tc>
          <w:tcPr>
            <w:tcW w:w="1118" w:type="dxa"/>
            <w:vMerge w:val="restart"/>
            <w:vAlign w:val="center"/>
          </w:tcPr>
          <w:p w14:paraId="6EE91ABB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TX antennas</w:t>
            </w:r>
          </w:p>
        </w:tc>
        <w:tc>
          <w:tcPr>
            <w:tcW w:w="1122" w:type="dxa"/>
            <w:vMerge w:val="restart"/>
            <w:vAlign w:val="center"/>
          </w:tcPr>
          <w:p w14:paraId="7FB35FEE" w14:textId="77777777" w:rsidR="00460E8B" w:rsidRPr="0008735E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RX antennas</w:t>
            </w:r>
          </w:p>
        </w:tc>
        <w:tc>
          <w:tcPr>
            <w:tcW w:w="2575" w:type="dxa"/>
            <w:gridSpan w:val="2"/>
            <w:vAlign w:val="center"/>
          </w:tcPr>
          <w:p w14:paraId="1F743229" w14:textId="77777777" w:rsidR="00460E8B" w:rsidRPr="0008735E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Propagation conditions and correlation matrix</w:t>
            </w:r>
          </w:p>
        </w:tc>
        <w:tc>
          <w:tcPr>
            <w:tcW w:w="1134" w:type="dxa"/>
            <w:vMerge w:val="restart"/>
            <w:vAlign w:val="center"/>
          </w:tcPr>
          <w:p w14:paraId="47B51CBF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DI</w:t>
            </w: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P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 xml:space="preserve"> set</w:t>
            </w:r>
          </w:p>
        </w:tc>
        <w:tc>
          <w:tcPr>
            <w:tcW w:w="850" w:type="dxa"/>
            <w:vMerge w:val="restart"/>
            <w:vAlign w:val="center"/>
          </w:tcPr>
          <w:p w14:paraId="0A1C9AAA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MCS index</w:t>
            </w:r>
          </w:p>
        </w:tc>
        <w:tc>
          <w:tcPr>
            <w:tcW w:w="993" w:type="dxa"/>
            <w:vMerge w:val="restart"/>
            <w:vAlign w:val="center"/>
          </w:tcPr>
          <w:p w14:paraId="066625FB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Waveform</w:t>
            </w:r>
          </w:p>
        </w:tc>
        <w:tc>
          <w:tcPr>
            <w:tcW w:w="1134" w:type="dxa"/>
            <w:vMerge w:val="restart"/>
            <w:vAlign w:val="center"/>
          </w:tcPr>
          <w:p w14:paraId="17CBC6D5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Ideal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  <w:tc>
          <w:tcPr>
            <w:tcW w:w="1417" w:type="dxa"/>
            <w:vMerge w:val="restart"/>
            <w:vAlign w:val="center"/>
          </w:tcPr>
          <w:p w14:paraId="7F979924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Impairment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</w:tr>
      <w:tr w:rsidR="00460E8B" w:rsidRPr="009557E1" w14:paraId="165B7110" w14:textId="77777777" w:rsidTr="00613282">
        <w:trPr>
          <w:trHeight w:val="129"/>
        </w:trPr>
        <w:tc>
          <w:tcPr>
            <w:tcW w:w="1118" w:type="dxa"/>
            <w:vMerge/>
            <w:vAlign w:val="center"/>
          </w:tcPr>
          <w:p w14:paraId="6A50AA0A" w14:textId="77777777" w:rsidR="00460E8B" w:rsidRPr="00801E54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339834F3" w14:textId="77777777" w:rsidR="00460E8B" w:rsidRPr="00801E54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713416A8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Tested signal</w:t>
            </w:r>
          </w:p>
        </w:tc>
        <w:tc>
          <w:tcPr>
            <w:tcW w:w="1276" w:type="dxa"/>
            <w:vAlign w:val="center"/>
          </w:tcPr>
          <w:p w14:paraId="765616B3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Interferer</w:t>
            </w:r>
          </w:p>
        </w:tc>
        <w:tc>
          <w:tcPr>
            <w:tcW w:w="1134" w:type="dxa"/>
            <w:vMerge/>
            <w:vAlign w:val="center"/>
          </w:tcPr>
          <w:p w14:paraId="5FB1D1FA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43D154E3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50B265FA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66FEF5AB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5E2396C2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</w:tr>
      <w:tr w:rsidR="0017465C" w:rsidRPr="009557E1" w14:paraId="207E63E4" w14:textId="77777777" w:rsidTr="00613282">
        <w:tc>
          <w:tcPr>
            <w:tcW w:w="1118" w:type="dxa"/>
            <w:vMerge w:val="restart"/>
            <w:vAlign w:val="center"/>
          </w:tcPr>
          <w:p w14:paraId="4D0D2B75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122" w:type="dxa"/>
            <w:vMerge w:val="restart"/>
            <w:vAlign w:val="center"/>
          </w:tcPr>
          <w:p w14:paraId="6F16B7C1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  <w:p w14:paraId="0D490DA2" w14:textId="559458A1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</w:t>
            </w: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1 interferer</w:t>
            </w: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)</w:t>
            </w:r>
          </w:p>
        </w:tc>
        <w:tc>
          <w:tcPr>
            <w:tcW w:w="1299" w:type="dxa"/>
            <w:vAlign w:val="center"/>
          </w:tcPr>
          <w:p w14:paraId="469CC96E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 w:val="restart"/>
            <w:vAlign w:val="center"/>
          </w:tcPr>
          <w:p w14:paraId="07E8690A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134" w:type="dxa"/>
            <w:vAlign w:val="center"/>
          </w:tcPr>
          <w:p w14:paraId="7A126392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2E82C80F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993" w:type="dxa"/>
            <w:vMerge w:val="restart"/>
            <w:vAlign w:val="center"/>
          </w:tcPr>
          <w:p w14:paraId="6A41B034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CP-OFDM</w:t>
            </w:r>
          </w:p>
        </w:tc>
        <w:tc>
          <w:tcPr>
            <w:tcW w:w="1134" w:type="dxa"/>
            <w:vAlign w:val="center"/>
          </w:tcPr>
          <w:p w14:paraId="7511A30A" w14:textId="1319D044" w:rsidR="0017465C" w:rsidRPr="00ED26F0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13.63</w:t>
            </w:r>
          </w:p>
        </w:tc>
        <w:tc>
          <w:tcPr>
            <w:tcW w:w="1417" w:type="dxa"/>
            <w:vAlign w:val="center"/>
          </w:tcPr>
          <w:p w14:paraId="40A8A2E8" w14:textId="54705631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15.63</w:t>
            </w:r>
          </w:p>
        </w:tc>
      </w:tr>
      <w:tr w:rsidR="0017465C" w:rsidRPr="009557E1" w14:paraId="63146D18" w14:textId="77777777" w:rsidTr="00613282">
        <w:tc>
          <w:tcPr>
            <w:tcW w:w="1118" w:type="dxa"/>
            <w:vMerge/>
            <w:vAlign w:val="center"/>
          </w:tcPr>
          <w:p w14:paraId="2BCAF1DA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23AD11BD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418E3575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07A5B362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7ADF5CF6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65FE4991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675937C9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64BDFA60" w14:textId="50C6EF8C" w:rsidR="0017465C" w:rsidRPr="00DC38E8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18.64</w:t>
            </w:r>
          </w:p>
        </w:tc>
        <w:tc>
          <w:tcPr>
            <w:tcW w:w="1417" w:type="dxa"/>
            <w:vAlign w:val="center"/>
          </w:tcPr>
          <w:p w14:paraId="673B2557" w14:textId="0F4B8968" w:rsidR="0017465C" w:rsidRPr="00F0055A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20.64</w:t>
            </w:r>
          </w:p>
        </w:tc>
      </w:tr>
      <w:tr w:rsidR="0017465C" w:rsidRPr="009557E1" w14:paraId="5AE687A0" w14:textId="77777777" w:rsidTr="00613282">
        <w:tc>
          <w:tcPr>
            <w:tcW w:w="1118" w:type="dxa"/>
            <w:vMerge/>
            <w:vAlign w:val="center"/>
          </w:tcPr>
          <w:p w14:paraId="56DD7D0C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 w:val="restart"/>
            <w:vAlign w:val="center"/>
          </w:tcPr>
          <w:p w14:paraId="7602B4B2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8</w:t>
            </w:r>
          </w:p>
          <w:p w14:paraId="0A131E90" w14:textId="60DB13C9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(2 interferers)</w:t>
            </w:r>
          </w:p>
        </w:tc>
        <w:tc>
          <w:tcPr>
            <w:tcW w:w="1299" w:type="dxa"/>
            <w:vAlign w:val="center"/>
          </w:tcPr>
          <w:p w14:paraId="1A882EB1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/>
            <w:vAlign w:val="center"/>
          </w:tcPr>
          <w:p w14:paraId="7573EE80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7B919929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/>
            <w:vAlign w:val="center"/>
          </w:tcPr>
          <w:p w14:paraId="1BADB30E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71BAEEFC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2B6F1DA7" w14:textId="25C36017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9.32</w:t>
            </w:r>
          </w:p>
        </w:tc>
        <w:tc>
          <w:tcPr>
            <w:tcW w:w="1417" w:type="dxa"/>
            <w:vAlign w:val="center"/>
          </w:tcPr>
          <w:p w14:paraId="60D15CEB" w14:textId="4DC79507" w:rsidR="0017465C" w:rsidRPr="00321E2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11.32</w:t>
            </w:r>
          </w:p>
        </w:tc>
      </w:tr>
      <w:tr w:rsidR="0017465C" w:rsidRPr="009557E1" w14:paraId="2F9BF314" w14:textId="77777777" w:rsidTr="00613282">
        <w:tc>
          <w:tcPr>
            <w:tcW w:w="1118" w:type="dxa"/>
            <w:vMerge/>
            <w:vAlign w:val="center"/>
          </w:tcPr>
          <w:p w14:paraId="58EDE050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38C33913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347169D7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7DF63212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68EBDBFD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3B637810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7201E104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4D22432C" w14:textId="3274E95A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8.97</w:t>
            </w:r>
          </w:p>
        </w:tc>
        <w:tc>
          <w:tcPr>
            <w:tcW w:w="1417" w:type="dxa"/>
            <w:vAlign w:val="center"/>
          </w:tcPr>
          <w:p w14:paraId="3677DE67" w14:textId="2BEA2D4E" w:rsidR="0017465C" w:rsidRPr="00354E43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10.97</w:t>
            </w:r>
          </w:p>
        </w:tc>
      </w:tr>
    </w:tbl>
    <w:p w14:paraId="1B2C3A1F" w14:textId="77777777" w:rsidR="00460E8B" w:rsidRPr="00BC6F0F" w:rsidRDefault="00460E8B" w:rsidP="00460E8B">
      <w:pPr>
        <w:rPr>
          <w:lang w:eastAsia="ja-JP"/>
        </w:rPr>
      </w:pPr>
    </w:p>
    <w:p w14:paraId="0ABE723C" w14:textId="40F58E3B" w:rsidR="00460E8B" w:rsidRPr="00A9354B" w:rsidRDefault="00460E8B" w:rsidP="00460E8B">
      <w:pPr>
        <w:pStyle w:val="ad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A9354B">
        <w:rPr>
          <w:rFonts w:ascii="Arial" w:hAnsi="Arial" w:cs="Arial"/>
          <w:sz w:val="18"/>
          <w:szCs w:val="18"/>
          <w:lang w:eastAsia="ja-JP"/>
        </w:rPr>
        <w:t xml:space="preserve">Table </w:t>
      </w:r>
      <w:r>
        <w:rPr>
          <w:rFonts w:ascii="Arial" w:hAnsi="Arial" w:cs="Arial" w:hint="eastAsia"/>
          <w:sz w:val="18"/>
          <w:szCs w:val="18"/>
          <w:lang w:eastAsia="ja-JP"/>
        </w:rPr>
        <w:t>7</w:t>
      </w:r>
      <w:r w:rsidRPr="00A9354B">
        <w:rPr>
          <w:rFonts w:ascii="Arial" w:hAnsi="Arial" w:cs="Arial"/>
          <w:sz w:val="18"/>
          <w:szCs w:val="18"/>
          <w:lang w:eastAsia="ja-JP"/>
        </w:rPr>
        <w:t xml:space="preserve">: Simulation results for PUSCH with 30% BLER, Type </w:t>
      </w:r>
      <w:r>
        <w:rPr>
          <w:rFonts w:ascii="Arial" w:hAnsi="Arial" w:cs="Arial" w:hint="eastAsia"/>
          <w:sz w:val="18"/>
          <w:szCs w:val="18"/>
          <w:lang w:eastAsia="ja-JP"/>
        </w:rPr>
        <w:t>B</w:t>
      </w:r>
      <w:r w:rsidRPr="00A9354B">
        <w:rPr>
          <w:rFonts w:ascii="Arial" w:hAnsi="Arial" w:cs="Arial"/>
          <w:sz w:val="18"/>
          <w:szCs w:val="18"/>
          <w:lang w:eastAsia="ja-JP"/>
        </w:rPr>
        <w:t xml:space="preserve">, </w:t>
      </w:r>
      <w:r>
        <w:rPr>
          <w:rFonts w:ascii="Arial" w:hAnsi="Arial" w:cs="Arial" w:hint="eastAsia"/>
          <w:sz w:val="18"/>
          <w:szCs w:val="18"/>
          <w:lang w:eastAsia="ja-JP"/>
        </w:rPr>
        <w:t>10</w:t>
      </w:r>
      <w:r w:rsidRPr="00A9354B">
        <w:rPr>
          <w:rFonts w:ascii="Arial" w:hAnsi="Arial" w:cs="Arial"/>
          <w:sz w:val="18"/>
          <w:szCs w:val="18"/>
          <w:lang w:eastAsia="ja-JP"/>
        </w:rPr>
        <w:t xml:space="preserve">MHz Channel bandwidth, </w:t>
      </w:r>
      <w:r>
        <w:rPr>
          <w:rFonts w:ascii="Arial" w:hAnsi="Arial" w:cs="Arial" w:hint="eastAsia"/>
          <w:sz w:val="18"/>
          <w:szCs w:val="18"/>
          <w:lang w:eastAsia="ja-JP"/>
        </w:rPr>
        <w:t>30</w:t>
      </w:r>
      <w:r w:rsidRPr="00A9354B">
        <w:rPr>
          <w:rFonts w:ascii="Arial" w:hAnsi="Arial" w:cs="Arial"/>
          <w:sz w:val="18"/>
          <w:szCs w:val="18"/>
          <w:lang w:eastAsia="ja-JP"/>
        </w:rPr>
        <w:t>kHz SCS</w:t>
      </w:r>
    </w:p>
    <w:tbl>
      <w:tblPr>
        <w:tblStyle w:val="afc"/>
        <w:tblW w:w="10343" w:type="dxa"/>
        <w:tblLook w:val="04A0" w:firstRow="1" w:lastRow="0" w:firstColumn="1" w:lastColumn="0" w:noHBand="0" w:noVBand="1"/>
      </w:tblPr>
      <w:tblGrid>
        <w:gridCol w:w="1118"/>
        <w:gridCol w:w="1122"/>
        <w:gridCol w:w="1299"/>
        <w:gridCol w:w="1276"/>
        <w:gridCol w:w="1134"/>
        <w:gridCol w:w="850"/>
        <w:gridCol w:w="993"/>
        <w:gridCol w:w="1134"/>
        <w:gridCol w:w="1417"/>
      </w:tblGrid>
      <w:tr w:rsidR="00460E8B" w:rsidRPr="0008735E" w14:paraId="1A6135A8" w14:textId="77777777" w:rsidTr="00613282">
        <w:trPr>
          <w:trHeight w:val="263"/>
        </w:trPr>
        <w:tc>
          <w:tcPr>
            <w:tcW w:w="1118" w:type="dxa"/>
            <w:vMerge w:val="restart"/>
            <w:vAlign w:val="center"/>
          </w:tcPr>
          <w:p w14:paraId="47311966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TX antennas</w:t>
            </w:r>
          </w:p>
        </w:tc>
        <w:tc>
          <w:tcPr>
            <w:tcW w:w="1122" w:type="dxa"/>
            <w:vMerge w:val="restart"/>
            <w:vAlign w:val="center"/>
          </w:tcPr>
          <w:p w14:paraId="41A84156" w14:textId="77777777" w:rsidR="00460E8B" w:rsidRPr="0008735E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RX antennas</w:t>
            </w:r>
          </w:p>
        </w:tc>
        <w:tc>
          <w:tcPr>
            <w:tcW w:w="2575" w:type="dxa"/>
            <w:gridSpan w:val="2"/>
            <w:vAlign w:val="center"/>
          </w:tcPr>
          <w:p w14:paraId="6EDF4D91" w14:textId="77777777" w:rsidR="00460E8B" w:rsidRPr="0008735E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Propagation conditions and correlation matrix</w:t>
            </w:r>
          </w:p>
        </w:tc>
        <w:tc>
          <w:tcPr>
            <w:tcW w:w="1134" w:type="dxa"/>
            <w:vMerge w:val="restart"/>
            <w:vAlign w:val="center"/>
          </w:tcPr>
          <w:p w14:paraId="07AF9EE7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DI</w:t>
            </w: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P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 xml:space="preserve"> set</w:t>
            </w:r>
          </w:p>
        </w:tc>
        <w:tc>
          <w:tcPr>
            <w:tcW w:w="850" w:type="dxa"/>
            <w:vMerge w:val="restart"/>
            <w:vAlign w:val="center"/>
          </w:tcPr>
          <w:p w14:paraId="776FB4B1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MCS index</w:t>
            </w:r>
          </w:p>
        </w:tc>
        <w:tc>
          <w:tcPr>
            <w:tcW w:w="993" w:type="dxa"/>
            <w:vMerge w:val="restart"/>
            <w:vAlign w:val="center"/>
          </w:tcPr>
          <w:p w14:paraId="1373F406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Waveform</w:t>
            </w:r>
          </w:p>
        </w:tc>
        <w:tc>
          <w:tcPr>
            <w:tcW w:w="1134" w:type="dxa"/>
            <w:vMerge w:val="restart"/>
            <w:vAlign w:val="center"/>
          </w:tcPr>
          <w:p w14:paraId="62653842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Ideal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  <w:tc>
          <w:tcPr>
            <w:tcW w:w="1417" w:type="dxa"/>
            <w:vMerge w:val="restart"/>
            <w:vAlign w:val="center"/>
          </w:tcPr>
          <w:p w14:paraId="602C3103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Impairment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</w:tr>
      <w:tr w:rsidR="00460E8B" w:rsidRPr="009557E1" w14:paraId="7C7CC201" w14:textId="77777777" w:rsidTr="00613282">
        <w:trPr>
          <w:trHeight w:val="129"/>
        </w:trPr>
        <w:tc>
          <w:tcPr>
            <w:tcW w:w="1118" w:type="dxa"/>
            <w:vMerge/>
            <w:vAlign w:val="center"/>
          </w:tcPr>
          <w:p w14:paraId="1E542149" w14:textId="77777777" w:rsidR="00460E8B" w:rsidRPr="00801E54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1C8DAA4A" w14:textId="77777777" w:rsidR="00460E8B" w:rsidRPr="00801E54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01CA9847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Tested signal</w:t>
            </w:r>
          </w:p>
        </w:tc>
        <w:tc>
          <w:tcPr>
            <w:tcW w:w="1276" w:type="dxa"/>
            <w:vAlign w:val="center"/>
          </w:tcPr>
          <w:p w14:paraId="54408288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Interferer</w:t>
            </w:r>
          </w:p>
        </w:tc>
        <w:tc>
          <w:tcPr>
            <w:tcW w:w="1134" w:type="dxa"/>
            <w:vMerge/>
            <w:vAlign w:val="center"/>
          </w:tcPr>
          <w:p w14:paraId="49DC71BA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2903C0A4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100225C7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3D7000BC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0CD9040B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</w:tr>
      <w:tr w:rsidR="0017465C" w:rsidRPr="009557E1" w14:paraId="0C622054" w14:textId="77777777" w:rsidTr="00613282">
        <w:tc>
          <w:tcPr>
            <w:tcW w:w="1118" w:type="dxa"/>
            <w:vMerge w:val="restart"/>
            <w:vAlign w:val="center"/>
          </w:tcPr>
          <w:p w14:paraId="592BA06A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122" w:type="dxa"/>
            <w:vMerge w:val="restart"/>
            <w:vAlign w:val="center"/>
          </w:tcPr>
          <w:p w14:paraId="3AE76669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  <w:p w14:paraId="79B5ECAE" w14:textId="5A50B06C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</w:t>
            </w: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1 interferer</w:t>
            </w: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)</w:t>
            </w:r>
          </w:p>
        </w:tc>
        <w:tc>
          <w:tcPr>
            <w:tcW w:w="1299" w:type="dxa"/>
            <w:vAlign w:val="center"/>
          </w:tcPr>
          <w:p w14:paraId="5345B7CF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 w:val="restart"/>
            <w:vAlign w:val="center"/>
          </w:tcPr>
          <w:p w14:paraId="34A96FEB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134" w:type="dxa"/>
            <w:vAlign w:val="center"/>
          </w:tcPr>
          <w:p w14:paraId="63375D8A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5E0C68CC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993" w:type="dxa"/>
            <w:vMerge w:val="restart"/>
            <w:vAlign w:val="center"/>
          </w:tcPr>
          <w:p w14:paraId="1D1D4901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CP-OFDM</w:t>
            </w:r>
          </w:p>
        </w:tc>
        <w:tc>
          <w:tcPr>
            <w:tcW w:w="1134" w:type="dxa"/>
            <w:vAlign w:val="center"/>
          </w:tcPr>
          <w:p w14:paraId="07867E9D" w14:textId="190CB0CE" w:rsidR="0017465C" w:rsidRPr="00ED26F0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12.67</w:t>
            </w:r>
          </w:p>
        </w:tc>
        <w:tc>
          <w:tcPr>
            <w:tcW w:w="1417" w:type="dxa"/>
            <w:vAlign w:val="center"/>
          </w:tcPr>
          <w:p w14:paraId="4DB3F8F1" w14:textId="010DD8B9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14.67</w:t>
            </w:r>
          </w:p>
        </w:tc>
      </w:tr>
      <w:tr w:rsidR="0017465C" w:rsidRPr="009557E1" w14:paraId="08925D3A" w14:textId="77777777" w:rsidTr="00613282">
        <w:tc>
          <w:tcPr>
            <w:tcW w:w="1118" w:type="dxa"/>
            <w:vMerge/>
            <w:vAlign w:val="center"/>
          </w:tcPr>
          <w:p w14:paraId="2B7EE3C6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3DF4F1AE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78E87660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09123CBC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1BB0B584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65304BCA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08D85F20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6FC600D3" w14:textId="4A107891" w:rsidR="0017465C" w:rsidRPr="00DC38E8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12.27</w:t>
            </w:r>
          </w:p>
        </w:tc>
        <w:tc>
          <w:tcPr>
            <w:tcW w:w="1417" w:type="dxa"/>
            <w:vAlign w:val="center"/>
          </w:tcPr>
          <w:p w14:paraId="1A1A9351" w14:textId="0E29DC15" w:rsidR="0017465C" w:rsidRPr="00F0055A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14.27</w:t>
            </w:r>
          </w:p>
        </w:tc>
      </w:tr>
      <w:tr w:rsidR="0017465C" w:rsidRPr="009557E1" w14:paraId="7DC944D6" w14:textId="77777777" w:rsidTr="00613282">
        <w:tc>
          <w:tcPr>
            <w:tcW w:w="1118" w:type="dxa"/>
            <w:vMerge/>
            <w:vAlign w:val="center"/>
          </w:tcPr>
          <w:p w14:paraId="536F59FF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 w:val="restart"/>
            <w:vAlign w:val="center"/>
          </w:tcPr>
          <w:p w14:paraId="160837C6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8</w:t>
            </w:r>
          </w:p>
          <w:p w14:paraId="71DC7595" w14:textId="5450657E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(2 interferers)</w:t>
            </w:r>
          </w:p>
        </w:tc>
        <w:tc>
          <w:tcPr>
            <w:tcW w:w="1299" w:type="dxa"/>
            <w:vAlign w:val="center"/>
          </w:tcPr>
          <w:p w14:paraId="3197CF30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/>
            <w:vAlign w:val="center"/>
          </w:tcPr>
          <w:p w14:paraId="27F43A3B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5F6AC272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/>
            <w:vAlign w:val="center"/>
          </w:tcPr>
          <w:p w14:paraId="1DB28787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65060009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323C49BD" w14:textId="6629766D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7.06</w:t>
            </w:r>
          </w:p>
        </w:tc>
        <w:tc>
          <w:tcPr>
            <w:tcW w:w="1417" w:type="dxa"/>
            <w:vAlign w:val="center"/>
          </w:tcPr>
          <w:p w14:paraId="4DE5A3C9" w14:textId="67EA064D" w:rsidR="0017465C" w:rsidRPr="00321E2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9.06</w:t>
            </w:r>
          </w:p>
        </w:tc>
      </w:tr>
      <w:tr w:rsidR="0017465C" w:rsidRPr="009557E1" w14:paraId="2C18E563" w14:textId="77777777" w:rsidTr="00613282">
        <w:tc>
          <w:tcPr>
            <w:tcW w:w="1118" w:type="dxa"/>
            <w:vMerge/>
            <w:vAlign w:val="center"/>
          </w:tcPr>
          <w:p w14:paraId="2D62B862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3F485E25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56508369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69CE4868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29BCA1E3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449B4EB7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1527A6BD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2D34557C" w14:textId="61F49DAE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6.39</w:t>
            </w:r>
          </w:p>
        </w:tc>
        <w:tc>
          <w:tcPr>
            <w:tcW w:w="1417" w:type="dxa"/>
            <w:vAlign w:val="center"/>
          </w:tcPr>
          <w:p w14:paraId="4BC0520F" w14:textId="52AC5F75" w:rsidR="0017465C" w:rsidRPr="00354E43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8.39</w:t>
            </w:r>
          </w:p>
        </w:tc>
      </w:tr>
    </w:tbl>
    <w:p w14:paraId="5224DBEF" w14:textId="77777777" w:rsidR="00460E8B" w:rsidRDefault="00460E8B" w:rsidP="00460E8B">
      <w:pPr>
        <w:jc w:val="both"/>
        <w:rPr>
          <w:b/>
          <w:bCs/>
          <w:iCs/>
          <w:lang w:eastAsia="ja-JP"/>
        </w:rPr>
      </w:pPr>
    </w:p>
    <w:p w14:paraId="6B1638E9" w14:textId="1E103E17" w:rsidR="00460E8B" w:rsidRPr="00A9354B" w:rsidRDefault="00460E8B" w:rsidP="00460E8B">
      <w:pPr>
        <w:pStyle w:val="ad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A9354B">
        <w:rPr>
          <w:rFonts w:ascii="Arial" w:hAnsi="Arial" w:cs="Arial"/>
          <w:sz w:val="18"/>
          <w:szCs w:val="18"/>
          <w:lang w:eastAsia="ja-JP"/>
        </w:rPr>
        <w:lastRenderedPageBreak/>
        <w:t xml:space="preserve">Table </w:t>
      </w:r>
      <w:r>
        <w:rPr>
          <w:rFonts w:ascii="Arial" w:hAnsi="Arial" w:cs="Arial" w:hint="eastAsia"/>
          <w:sz w:val="18"/>
          <w:szCs w:val="18"/>
          <w:lang w:eastAsia="ja-JP"/>
        </w:rPr>
        <w:t>8</w:t>
      </w:r>
      <w:r w:rsidRPr="00A9354B">
        <w:rPr>
          <w:rFonts w:ascii="Arial" w:hAnsi="Arial" w:cs="Arial"/>
          <w:sz w:val="18"/>
          <w:szCs w:val="18"/>
          <w:lang w:eastAsia="ja-JP"/>
        </w:rPr>
        <w:t xml:space="preserve">: Simulation results for PUSCH with 30% BLER, Type </w:t>
      </w:r>
      <w:r>
        <w:rPr>
          <w:rFonts w:ascii="Arial" w:hAnsi="Arial" w:cs="Arial" w:hint="eastAsia"/>
          <w:sz w:val="18"/>
          <w:szCs w:val="18"/>
          <w:lang w:eastAsia="ja-JP"/>
        </w:rPr>
        <w:t>B</w:t>
      </w:r>
      <w:r w:rsidRPr="00A9354B">
        <w:rPr>
          <w:rFonts w:ascii="Arial" w:hAnsi="Arial" w:cs="Arial"/>
          <w:sz w:val="18"/>
          <w:szCs w:val="18"/>
          <w:lang w:eastAsia="ja-JP"/>
        </w:rPr>
        <w:t xml:space="preserve">, </w:t>
      </w:r>
      <w:r>
        <w:rPr>
          <w:rFonts w:ascii="Arial" w:hAnsi="Arial" w:cs="Arial" w:hint="eastAsia"/>
          <w:sz w:val="18"/>
          <w:szCs w:val="18"/>
          <w:lang w:eastAsia="ja-JP"/>
        </w:rPr>
        <w:t>100</w:t>
      </w:r>
      <w:r w:rsidRPr="00A9354B">
        <w:rPr>
          <w:rFonts w:ascii="Arial" w:hAnsi="Arial" w:cs="Arial"/>
          <w:sz w:val="18"/>
          <w:szCs w:val="18"/>
          <w:lang w:eastAsia="ja-JP"/>
        </w:rPr>
        <w:t xml:space="preserve">MHz Channel bandwidth, </w:t>
      </w:r>
      <w:r>
        <w:rPr>
          <w:rFonts w:ascii="Arial" w:hAnsi="Arial" w:cs="Arial" w:hint="eastAsia"/>
          <w:sz w:val="18"/>
          <w:szCs w:val="18"/>
          <w:lang w:eastAsia="ja-JP"/>
        </w:rPr>
        <w:t>30</w:t>
      </w:r>
      <w:r w:rsidRPr="00A9354B">
        <w:rPr>
          <w:rFonts w:ascii="Arial" w:hAnsi="Arial" w:cs="Arial"/>
          <w:sz w:val="18"/>
          <w:szCs w:val="18"/>
          <w:lang w:eastAsia="ja-JP"/>
        </w:rPr>
        <w:t>kHz SCS</w:t>
      </w:r>
    </w:p>
    <w:tbl>
      <w:tblPr>
        <w:tblStyle w:val="afc"/>
        <w:tblW w:w="10343" w:type="dxa"/>
        <w:tblLook w:val="04A0" w:firstRow="1" w:lastRow="0" w:firstColumn="1" w:lastColumn="0" w:noHBand="0" w:noVBand="1"/>
      </w:tblPr>
      <w:tblGrid>
        <w:gridCol w:w="1118"/>
        <w:gridCol w:w="1122"/>
        <w:gridCol w:w="1299"/>
        <w:gridCol w:w="1276"/>
        <w:gridCol w:w="1134"/>
        <w:gridCol w:w="850"/>
        <w:gridCol w:w="993"/>
        <w:gridCol w:w="1134"/>
        <w:gridCol w:w="1417"/>
      </w:tblGrid>
      <w:tr w:rsidR="00460E8B" w:rsidRPr="0008735E" w14:paraId="576D6FEE" w14:textId="77777777" w:rsidTr="00613282">
        <w:trPr>
          <w:trHeight w:val="263"/>
        </w:trPr>
        <w:tc>
          <w:tcPr>
            <w:tcW w:w="1118" w:type="dxa"/>
            <w:vMerge w:val="restart"/>
            <w:vAlign w:val="center"/>
          </w:tcPr>
          <w:p w14:paraId="4E9241B9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TX antennas</w:t>
            </w:r>
          </w:p>
        </w:tc>
        <w:tc>
          <w:tcPr>
            <w:tcW w:w="1122" w:type="dxa"/>
            <w:vMerge w:val="restart"/>
            <w:vAlign w:val="center"/>
          </w:tcPr>
          <w:p w14:paraId="5BF03271" w14:textId="77777777" w:rsidR="00460E8B" w:rsidRPr="0008735E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Number of RX antennas</w:t>
            </w:r>
          </w:p>
        </w:tc>
        <w:tc>
          <w:tcPr>
            <w:tcW w:w="2575" w:type="dxa"/>
            <w:gridSpan w:val="2"/>
            <w:vAlign w:val="center"/>
          </w:tcPr>
          <w:p w14:paraId="28CC09E5" w14:textId="77777777" w:rsidR="00460E8B" w:rsidRPr="0008735E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Propagation conditions and correlation matrix</w:t>
            </w:r>
          </w:p>
        </w:tc>
        <w:tc>
          <w:tcPr>
            <w:tcW w:w="1134" w:type="dxa"/>
            <w:vMerge w:val="restart"/>
            <w:vAlign w:val="center"/>
          </w:tcPr>
          <w:p w14:paraId="36A45ECC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DI</w:t>
            </w: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P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 xml:space="preserve"> set</w:t>
            </w:r>
          </w:p>
        </w:tc>
        <w:tc>
          <w:tcPr>
            <w:tcW w:w="850" w:type="dxa"/>
            <w:vMerge w:val="restart"/>
            <w:vAlign w:val="center"/>
          </w:tcPr>
          <w:p w14:paraId="5AD59252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MCS index</w:t>
            </w:r>
          </w:p>
        </w:tc>
        <w:tc>
          <w:tcPr>
            <w:tcW w:w="993" w:type="dxa"/>
            <w:vMerge w:val="restart"/>
            <w:vAlign w:val="center"/>
          </w:tcPr>
          <w:p w14:paraId="4E5B484D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>Waveform</w:t>
            </w:r>
          </w:p>
        </w:tc>
        <w:tc>
          <w:tcPr>
            <w:tcW w:w="1134" w:type="dxa"/>
            <w:vMerge w:val="restart"/>
            <w:vAlign w:val="center"/>
          </w:tcPr>
          <w:p w14:paraId="1EF19D1F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Ideal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  <w:tc>
          <w:tcPr>
            <w:tcW w:w="1417" w:type="dxa"/>
            <w:vMerge w:val="restart"/>
            <w:vAlign w:val="center"/>
          </w:tcPr>
          <w:p w14:paraId="36257E5C" w14:textId="77777777" w:rsidR="00460E8B" w:rsidRPr="0008735E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08735E">
              <w:rPr>
                <w:rFonts w:ascii="Arial" w:eastAsiaTheme="minorEastAsia" w:hAnsi="Arial" w:cs="Arial" w:hint="eastAsia"/>
                <w:b/>
                <w:bCs/>
                <w:iCs/>
                <w:sz w:val="16"/>
                <w:szCs w:val="16"/>
                <w:lang w:eastAsia="ja-JP"/>
              </w:rPr>
              <w:t xml:space="preserve">Impairment </w:t>
            </w:r>
            <w:r w:rsidRPr="0008735E">
              <w:rPr>
                <w:rFonts w:ascii="Arial" w:eastAsiaTheme="minorEastAsia" w:hAnsi="Arial" w:cs="Arial"/>
                <w:b/>
                <w:bCs/>
                <w:iCs/>
                <w:sz w:val="16"/>
                <w:szCs w:val="16"/>
                <w:lang w:eastAsia="ja-JP"/>
              </w:rPr>
              <w:t>SNR</w:t>
            </w:r>
          </w:p>
        </w:tc>
      </w:tr>
      <w:tr w:rsidR="00460E8B" w:rsidRPr="009557E1" w14:paraId="1424C205" w14:textId="77777777" w:rsidTr="00613282">
        <w:trPr>
          <w:trHeight w:val="129"/>
        </w:trPr>
        <w:tc>
          <w:tcPr>
            <w:tcW w:w="1118" w:type="dxa"/>
            <w:vMerge/>
            <w:vAlign w:val="center"/>
          </w:tcPr>
          <w:p w14:paraId="1C6BD581" w14:textId="77777777" w:rsidR="00460E8B" w:rsidRPr="00801E54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6FEA79BF" w14:textId="77777777" w:rsidR="00460E8B" w:rsidRPr="00801E54" w:rsidRDefault="00460E8B" w:rsidP="00613282">
            <w:pPr>
              <w:jc w:val="center"/>
              <w:rPr>
                <w:rFonts w:ascii="Arial" w:eastAsiaTheme="minorEastAsia" w:hAnsi="Arial" w:cs="Arial"/>
                <w:b/>
                <w:bCs/>
                <w:iCs/>
                <w:color w:val="FF0000"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114D83F5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Tested signal</w:t>
            </w:r>
          </w:p>
        </w:tc>
        <w:tc>
          <w:tcPr>
            <w:tcW w:w="1276" w:type="dxa"/>
            <w:vAlign w:val="center"/>
          </w:tcPr>
          <w:p w14:paraId="65CC1350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  <w:t>Interferer</w:t>
            </w:r>
          </w:p>
        </w:tc>
        <w:tc>
          <w:tcPr>
            <w:tcW w:w="1134" w:type="dxa"/>
            <w:vMerge/>
            <w:vAlign w:val="center"/>
          </w:tcPr>
          <w:p w14:paraId="610DBE93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6754F76C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41A4EB43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Merge/>
            <w:vAlign w:val="center"/>
          </w:tcPr>
          <w:p w14:paraId="6EE23AEF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14:paraId="77FBDB9B" w14:textId="77777777" w:rsidR="00460E8B" w:rsidRPr="00801E54" w:rsidRDefault="00460E8B" w:rsidP="0061328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ja-JP"/>
              </w:rPr>
            </w:pPr>
          </w:p>
        </w:tc>
      </w:tr>
      <w:tr w:rsidR="0017465C" w:rsidRPr="009557E1" w14:paraId="5E65BD6F" w14:textId="77777777" w:rsidTr="00613282">
        <w:tc>
          <w:tcPr>
            <w:tcW w:w="1118" w:type="dxa"/>
            <w:vMerge w:val="restart"/>
            <w:vAlign w:val="center"/>
          </w:tcPr>
          <w:p w14:paraId="61340544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122" w:type="dxa"/>
            <w:vMerge w:val="restart"/>
            <w:vAlign w:val="center"/>
          </w:tcPr>
          <w:p w14:paraId="691AFD19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  <w:p w14:paraId="23BAFE89" w14:textId="4B6C922E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</w:t>
            </w: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1 interferer</w:t>
            </w:r>
            <w:r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)</w:t>
            </w:r>
          </w:p>
        </w:tc>
        <w:tc>
          <w:tcPr>
            <w:tcW w:w="1299" w:type="dxa"/>
            <w:vAlign w:val="center"/>
          </w:tcPr>
          <w:p w14:paraId="57C398C6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 w:val="restart"/>
            <w:vAlign w:val="center"/>
          </w:tcPr>
          <w:p w14:paraId="05C8B6F4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134" w:type="dxa"/>
            <w:vAlign w:val="center"/>
          </w:tcPr>
          <w:p w14:paraId="001F6C03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507F5980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993" w:type="dxa"/>
            <w:vMerge w:val="restart"/>
            <w:vAlign w:val="center"/>
          </w:tcPr>
          <w:p w14:paraId="409955FF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CP-OFDM</w:t>
            </w:r>
          </w:p>
        </w:tc>
        <w:tc>
          <w:tcPr>
            <w:tcW w:w="1134" w:type="dxa"/>
            <w:vAlign w:val="center"/>
          </w:tcPr>
          <w:p w14:paraId="5584FF56" w14:textId="41097E96" w:rsidR="0017465C" w:rsidRPr="00ED26F0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11.99</w:t>
            </w:r>
          </w:p>
        </w:tc>
        <w:tc>
          <w:tcPr>
            <w:tcW w:w="1417" w:type="dxa"/>
            <w:vAlign w:val="center"/>
          </w:tcPr>
          <w:p w14:paraId="6A446F11" w14:textId="3ADE2F3D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13.99</w:t>
            </w:r>
          </w:p>
        </w:tc>
      </w:tr>
      <w:tr w:rsidR="0017465C" w:rsidRPr="009557E1" w14:paraId="5B3C40B4" w14:textId="77777777" w:rsidTr="00613282">
        <w:tc>
          <w:tcPr>
            <w:tcW w:w="1118" w:type="dxa"/>
            <w:vMerge/>
            <w:vAlign w:val="center"/>
          </w:tcPr>
          <w:p w14:paraId="00213880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15812C91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179774A5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2862A81A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6BD7C863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502F734D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47673C32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5E7D213B" w14:textId="4646D4F7" w:rsidR="0017465C" w:rsidRPr="00DC38E8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12.50</w:t>
            </w:r>
          </w:p>
        </w:tc>
        <w:tc>
          <w:tcPr>
            <w:tcW w:w="1417" w:type="dxa"/>
            <w:vAlign w:val="center"/>
          </w:tcPr>
          <w:p w14:paraId="0170B0D3" w14:textId="44633820" w:rsidR="0017465C" w:rsidRPr="00F0055A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14.50</w:t>
            </w:r>
          </w:p>
        </w:tc>
      </w:tr>
      <w:tr w:rsidR="0017465C" w:rsidRPr="009557E1" w14:paraId="4C93DF46" w14:textId="77777777" w:rsidTr="00613282">
        <w:tc>
          <w:tcPr>
            <w:tcW w:w="1118" w:type="dxa"/>
            <w:vMerge/>
            <w:vAlign w:val="center"/>
          </w:tcPr>
          <w:p w14:paraId="4FAA951C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 w:val="restart"/>
            <w:vAlign w:val="center"/>
          </w:tcPr>
          <w:p w14:paraId="7950432F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8</w:t>
            </w:r>
          </w:p>
          <w:p w14:paraId="5E273554" w14:textId="172E59D0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17465C">
              <w:rPr>
                <w:rFonts w:ascii="Arial" w:eastAsiaTheme="minorEastAsia" w:hAnsi="Arial" w:cs="Arial" w:hint="eastAsia"/>
                <w:iCs/>
                <w:sz w:val="14"/>
                <w:szCs w:val="14"/>
                <w:lang w:eastAsia="ja-JP"/>
              </w:rPr>
              <w:t>(2 interferers)</w:t>
            </w:r>
          </w:p>
        </w:tc>
        <w:tc>
          <w:tcPr>
            <w:tcW w:w="1299" w:type="dxa"/>
            <w:vAlign w:val="center"/>
          </w:tcPr>
          <w:p w14:paraId="2135AF69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TDLA30-10</w:t>
            </w:r>
          </w:p>
        </w:tc>
        <w:tc>
          <w:tcPr>
            <w:tcW w:w="1276" w:type="dxa"/>
            <w:vMerge/>
            <w:vAlign w:val="center"/>
          </w:tcPr>
          <w:p w14:paraId="23970518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73AB3B2A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  <w:vMerge/>
            <w:vAlign w:val="center"/>
          </w:tcPr>
          <w:p w14:paraId="0B09A51C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0C0FD78D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56CCEE6C" w14:textId="374405FE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7.34</w:t>
            </w:r>
          </w:p>
        </w:tc>
        <w:tc>
          <w:tcPr>
            <w:tcW w:w="1417" w:type="dxa"/>
            <w:vAlign w:val="center"/>
          </w:tcPr>
          <w:p w14:paraId="0EE399E7" w14:textId="09EBC8A3" w:rsidR="0017465C" w:rsidRPr="00321E2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9.34</w:t>
            </w:r>
          </w:p>
        </w:tc>
      </w:tr>
      <w:tr w:rsidR="0017465C" w:rsidRPr="009557E1" w14:paraId="1BE8A1AE" w14:textId="77777777" w:rsidTr="00613282">
        <w:tc>
          <w:tcPr>
            <w:tcW w:w="1118" w:type="dxa"/>
            <w:vMerge/>
            <w:vAlign w:val="center"/>
          </w:tcPr>
          <w:p w14:paraId="5FE96EA6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22" w:type="dxa"/>
            <w:vMerge/>
            <w:vAlign w:val="center"/>
          </w:tcPr>
          <w:p w14:paraId="1946B790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99" w:type="dxa"/>
            <w:vAlign w:val="center"/>
          </w:tcPr>
          <w:p w14:paraId="48FCE04F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TDLC300-100</w:t>
            </w:r>
          </w:p>
        </w:tc>
        <w:tc>
          <w:tcPr>
            <w:tcW w:w="1276" w:type="dxa"/>
            <w:vMerge/>
            <w:vAlign w:val="center"/>
          </w:tcPr>
          <w:p w14:paraId="28361E1A" w14:textId="77777777" w:rsidR="0017465C" w:rsidRPr="00801E54" w:rsidRDefault="0017465C" w:rsidP="0017465C">
            <w:pPr>
              <w:jc w:val="center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3F2D9866" w14:textId="77777777" w:rsidR="0017465C" w:rsidRPr="00801E54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 w:rsidRPr="00801E54"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  <w:vMerge/>
            <w:vAlign w:val="center"/>
          </w:tcPr>
          <w:p w14:paraId="533C496F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93" w:type="dxa"/>
            <w:vMerge/>
            <w:vAlign w:val="center"/>
          </w:tcPr>
          <w:p w14:paraId="4ADA12FF" w14:textId="77777777" w:rsidR="0017465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14:paraId="2B179B27" w14:textId="1CC943DF" w:rsidR="0017465C" w:rsidRPr="00C93E0C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6.42</w:t>
            </w:r>
          </w:p>
        </w:tc>
        <w:tc>
          <w:tcPr>
            <w:tcW w:w="1417" w:type="dxa"/>
            <w:vAlign w:val="center"/>
          </w:tcPr>
          <w:p w14:paraId="43A7EAD4" w14:textId="66BE4420" w:rsidR="0017465C" w:rsidRPr="00354E43" w:rsidRDefault="0017465C" w:rsidP="0017465C">
            <w:pPr>
              <w:jc w:val="center"/>
              <w:rPr>
                <w:rFonts w:ascii="Arial" w:eastAsiaTheme="minorEastAsia" w:hAnsi="Arial" w:cs="Arial"/>
                <w:iCs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eastAsia="ja-JP"/>
              </w:rPr>
              <w:t>8.42</w:t>
            </w:r>
          </w:p>
        </w:tc>
      </w:tr>
    </w:tbl>
    <w:p w14:paraId="15DAEC21" w14:textId="77777777" w:rsidR="00460E8B" w:rsidRDefault="00460E8B" w:rsidP="005B27E2">
      <w:pPr>
        <w:jc w:val="both"/>
        <w:rPr>
          <w:b/>
          <w:bCs/>
          <w:iCs/>
          <w:lang w:eastAsia="ja-JP"/>
        </w:rPr>
      </w:pPr>
    </w:p>
    <w:bookmarkEnd w:id="0"/>
    <w:p w14:paraId="1A64CDBB" w14:textId="780E743C" w:rsidR="00A33BED" w:rsidRPr="00A33BED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>
        <w:rPr>
          <w:lang w:eastAsia="ja-JP"/>
        </w:rPr>
        <w:t>Con</w:t>
      </w:r>
      <w:r w:rsidR="00A33BED">
        <w:rPr>
          <w:lang w:eastAsia="ja-JP"/>
        </w:rPr>
        <w:t>clusion</w:t>
      </w:r>
    </w:p>
    <w:p w14:paraId="5C2EF9E0" w14:textId="7A007F6F" w:rsidR="002B6AAF" w:rsidRPr="002B6AAF" w:rsidRDefault="007A3B5C" w:rsidP="00E51ED9">
      <w:pPr>
        <w:jc w:val="both"/>
        <w:rPr>
          <w:b/>
          <w:bCs/>
          <w:lang w:eastAsia="ja-JP"/>
        </w:rPr>
      </w:pPr>
      <w:r w:rsidRPr="007A3B5C">
        <w:rPr>
          <w:lang w:eastAsia="ja-JP"/>
        </w:rPr>
        <w:t xml:space="preserve">This contribution </w:t>
      </w:r>
      <w:r w:rsidR="00EF4A93">
        <w:rPr>
          <w:rFonts w:hint="eastAsia"/>
          <w:lang w:eastAsia="ja-JP"/>
        </w:rPr>
        <w:t>shows</w:t>
      </w:r>
      <w:r w:rsidRPr="007A3B5C">
        <w:rPr>
          <w:lang w:eastAsia="ja-JP"/>
        </w:rPr>
        <w:t xml:space="preserve"> </w:t>
      </w:r>
      <w:r w:rsidR="00E51ED9">
        <w:rPr>
          <w:rFonts w:hint="eastAsia"/>
          <w:lang w:eastAsia="ja-JP"/>
        </w:rPr>
        <w:t xml:space="preserve">the simulation results of </w:t>
      </w:r>
      <w:r w:rsidR="00EF4A93">
        <w:rPr>
          <w:rFonts w:hint="eastAsia"/>
          <w:lang w:eastAsia="ja-JP"/>
        </w:rPr>
        <w:t>NR MMSE-IRC PUSCH demodulation.</w:t>
      </w:r>
    </w:p>
    <w:p w14:paraId="51CEB666" w14:textId="77777777" w:rsidR="00B15339" w:rsidRPr="00BF7F29" w:rsidRDefault="00B15339" w:rsidP="00B15339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44630B04" w14:textId="0F90FBB4" w:rsidR="004610F4" w:rsidRPr="0041038C" w:rsidRDefault="000D3AE6" w:rsidP="000D3AE6">
      <w:pPr>
        <w:numPr>
          <w:ilvl w:val="0"/>
          <w:numId w:val="1"/>
        </w:numPr>
      </w:pPr>
      <w:r w:rsidRPr="00D665BF">
        <w:rPr>
          <w:lang w:eastAsia="ja-JP"/>
        </w:rPr>
        <w:t>R4-25</w:t>
      </w:r>
      <w:r>
        <w:rPr>
          <w:rFonts w:hint="eastAsia"/>
          <w:lang w:eastAsia="ja-JP"/>
        </w:rPr>
        <w:t>08618</w:t>
      </w:r>
      <w:r w:rsidRPr="005726AB">
        <w:rPr>
          <w:lang w:eastAsia="ja-JP"/>
        </w:rPr>
        <w:t xml:space="preserve">, </w:t>
      </w:r>
      <w:r w:rsidRPr="00F74905">
        <w:rPr>
          <w:lang w:eastAsia="ja-JP"/>
        </w:rPr>
        <w:t>Way Forward for [115][322] NR_demod_Ph5_Part1_General_BS</w:t>
      </w:r>
      <w:r>
        <w:rPr>
          <w:rFonts w:hint="eastAsia"/>
          <w:lang w:eastAsia="ja-JP"/>
        </w:rPr>
        <w:t xml:space="preserve">, </w:t>
      </w:r>
      <w:r w:rsidRPr="00622ACE">
        <w:rPr>
          <w:lang w:eastAsia="ja-JP"/>
        </w:rPr>
        <w:t xml:space="preserve">China Telecom, </w:t>
      </w:r>
      <w:r>
        <w:rPr>
          <w:rFonts w:hint="eastAsia"/>
          <w:lang w:eastAsia="ja-JP"/>
        </w:rPr>
        <w:t>RAN4#115</w:t>
      </w:r>
    </w:p>
    <w:sectPr w:rsidR="004610F4" w:rsidRPr="0041038C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C2E13" w14:textId="77777777" w:rsidR="00EB35D9" w:rsidRDefault="00EB35D9">
      <w:r>
        <w:separator/>
      </w:r>
    </w:p>
  </w:endnote>
  <w:endnote w:type="continuationSeparator" w:id="0">
    <w:p w14:paraId="72B94EB3" w14:textId="77777777" w:rsidR="00EB35D9" w:rsidRDefault="00EB3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E452C" w14:textId="77777777" w:rsidR="00EB35D9" w:rsidRDefault="00EB35D9">
      <w:r>
        <w:separator/>
      </w:r>
    </w:p>
  </w:footnote>
  <w:footnote w:type="continuationSeparator" w:id="0">
    <w:p w14:paraId="310A7564" w14:textId="77777777" w:rsidR="00EB35D9" w:rsidRDefault="00EB35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1310862">
    <w:abstractNumId w:val="0"/>
  </w:num>
  <w:num w:numId="2" w16cid:durableId="99464829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proofState w:spelling="clean" w:grammar="clean"/>
  <w:attachedTemplate r:id="rId1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96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18A"/>
    <w:rsid w:val="000128F2"/>
    <w:rsid w:val="00013712"/>
    <w:rsid w:val="00013ADC"/>
    <w:rsid w:val="00013AE5"/>
    <w:rsid w:val="00013DBD"/>
    <w:rsid w:val="00013EDD"/>
    <w:rsid w:val="00016C68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3895"/>
    <w:rsid w:val="00026300"/>
    <w:rsid w:val="000266A0"/>
    <w:rsid w:val="00026E3D"/>
    <w:rsid w:val="000307EA"/>
    <w:rsid w:val="00030E6C"/>
    <w:rsid w:val="0003154D"/>
    <w:rsid w:val="00031BB8"/>
    <w:rsid w:val="00031C1D"/>
    <w:rsid w:val="00032AF4"/>
    <w:rsid w:val="000379DE"/>
    <w:rsid w:val="000419BA"/>
    <w:rsid w:val="00042325"/>
    <w:rsid w:val="00042D48"/>
    <w:rsid w:val="00042E92"/>
    <w:rsid w:val="00042EC5"/>
    <w:rsid w:val="00043D55"/>
    <w:rsid w:val="0004483F"/>
    <w:rsid w:val="000454EC"/>
    <w:rsid w:val="00045666"/>
    <w:rsid w:val="000456D7"/>
    <w:rsid w:val="00045CBD"/>
    <w:rsid w:val="000464B4"/>
    <w:rsid w:val="00047943"/>
    <w:rsid w:val="00051695"/>
    <w:rsid w:val="0005182E"/>
    <w:rsid w:val="00051983"/>
    <w:rsid w:val="000519A5"/>
    <w:rsid w:val="0005300E"/>
    <w:rsid w:val="0005382F"/>
    <w:rsid w:val="0005444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28C7"/>
    <w:rsid w:val="00073860"/>
    <w:rsid w:val="00074732"/>
    <w:rsid w:val="00074DCD"/>
    <w:rsid w:val="00075B66"/>
    <w:rsid w:val="00075D4D"/>
    <w:rsid w:val="000766B3"/>
    <w:rsid w:val="000771FB"/>
    <w:rsid w:val="0008115D"/>
    <w:rsid w:val="000820DA"/>
    <w:rsid w:val="0008313F"/>
    <w:rsid w:val="00084065"/>
    <w:rsid w:val="000840C6"/>
    <w:rsid w:val="00084A04"/>
    <w:rsid w:val="00084B47"/>
    <w:rsid w:val="00085F45"/>
    <w:rsid w:val="0008701B"/>
    <w:rsid w:val="00087322"/>
    <w:rsid w:val="0008735E"/>
    <w:rsid w:val="000904F5"/>
    <w:rsid w:val="000911E4"/>
    <w:rsid w:val="0009330E"/>
    <w:rsid w:val="00093E7E"/>
    <w:rsid w:val="00095795"/>
    <w:rsid w:val="00096BD9"/>
    <w:rsid w:val="00097A28"/>
    <w:rsid w:val="00097D22"/>
    <w:rsid w:val="000A08B5"/>
    <w:rsid w:val="000A0A69"/>
    <w:rsid w:val="000A1F30"/>
    <w:rsid w:val="000A2AA9"/>
    <w:rsid w:val="000A2C7E"/>
    <w:rsid w:val="000A2CF5"/>
    <w:rsid w:val="000A45AC"/>
    <w:rsid w:val="000A4CD5"/>
    <w:rsid w:val="000A6235"/>
    <w:rsid w:val="000A65BC"/>
    <w:rsid w:val="000A7D83"/>
    <w:rsid w:val="000A7D9A"/>
    <w:rsid w:val="000A7F9C"/>
    <w:rsid w:val="000B0E72"/>
    <w:rsid w:val="000B1160"/>
    <w:rsid w:val="000B1614"/>
    <w:rsid w:val="000B1FFF"/>
    <w:rsid w:val="000B26CA"/>
    <w:rsid w:val="000B2CD8"/>
    <w:rsid w:val="000B5813"/>
    <w:rsid w:val="000B6115"/>
    <w:rsid w:val="000B6454"/>
    <w:rsid w:val="000B649E"/>
    <w:rsid w:val="000B6723"/>
    <w:rsid w:val="000C1169"/>
    <w:rsid w:val="000C1582"/>
    <w:rsid w:val="000C17BF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5CB3"/>
    <w:rsid w:val="000C7332"/>
    <w:rsid w:val="000C7E95"/>
    <w:rsid w:val="000D01EE"/>
    <w:rsid w:val="000D0AFE"/>
    <w:rsid w:val="000D1F67"/>
    <w:rsid w:val="000D31A2"/>
    <w:rsid w:val="000D3AE6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5CA4"/>
    <w:rsid w:val="000E640C"/>
    <w:rsid w:val="000E6422"/>
    <w:rsid w:val="000E687B"/>
    <w:rsid w:val="000E6DEC"/>
    <w:rsid w:val="000E6ECE"/>
    <w:rsid w:val="000F0182"/>
    <w:rsid w:val="000F0CD7"/>
    <w:rsid w:val="000F1660"/>
    <w:rsid w:val="000F22CE"/>
    <w:rsid w:val="000F349E"/>
    <w:rsid w:val="000F3C2A"/>
    <w:rsid w:val="000F5102"/>
    <w:rsid w:val="000F589A"/>
    <w:rsid w:val="000F6F65"/>
    <w:rsid w:val="00100C5A"/>
    <w:rsid w:val="0010127A"/>
    <w:rsid w:val="00102AFA"/>
    <w:rsid w:val="00104FE0"/>
    <w:rsid w:val="001061D8"/>
    <w:rsid w:val="00106A9F"/>
    <w:rsid w:val="001072A8"/>
    <w:rsid w:val="001131A9"/>
    <w:rsid w:val="0011424E"/>
    <w:rsid w:val="00116B69"/>
    <w:rsid w:val="00117291"/>
    <w:rsid w:val="00117F0A"/>
    <w:rsid w:val="00120F7B"/>
    <w:rsid w:val="00121493"/>
    <w:rsid w:val="00123571"/>
    <w:rsid w:val="0012370B"/>
    <w:rsid w:val="001239EE"/>
    <w:rsid w:val="00123B5C"/>
    <w:rsid w:val="00124082"/>
    <w:rsid w:val="00125D97"/>
    <w:rsid w:val="00127F3D"/>
    <w:rsid w:val="001301B1"/>
    <w:rsid w:val="00130E89"/>
    <w:rsid w:val="0013210B"/>
    <w:rsid w:val="00132D36"/>
    <w:rsid w:val="001345A9"/>
    <w:rsid w:val="00134712"/>
    <w:rsid w:val="00134F5F"/>
    <w:rsid w:val="00136699"/>
    <w:rsid w:val="00137607"/>
    <w:rsid w:val="00141A2F"/>
    <w:rsid w:val="00141CE9"/>
    <w:rsid w:val="00142771"/>
    <w:rsid w:val="00142831"/>
    <w:rsid w:val="00142F43"/>
    <w:rsid w:val="00143316"/>
    <w:rsid w:val="001435BD"/>
    <w:rsid w:val="00144B3C"/>
    <w:rsid w:val="00144DCD"/>
    <w:rsid w:val="00145505"/>
    <w:rsid w:val="00147978"/>
    <w:rsid w:val="00151DE9"/>
    <w:rsid w:val="00152C33"/>
    <w:rsid w:val="00153528"/>
    <w:rsid w:val="001537FE"/>
    <w:rsid w:val="001548BB"/>
    <w:rsid w:val="001553CA"/>
    <w:rsid w:val="001602E0"/>
    <w:rsid w:val="00160A47"/>
    <w:rsid w:val="00160B00"/>
    <w:rsid w:val="00162698"/>
    <w:rsid w:val="00162F78"/>
    <w:rsid w:val="001641E5"/>
    <w:rsid w:val="001643AC"/>
    <w:rsid w:val="00165894"/>
    <w:rsid w:val="00165F36"/>
    <w:rsid w:val="00170CDF"/>
    <w:rsid w:val="00170EB7"/>
    <w:rsid w:val="00171980"/>
    <w:rsid w:val="00171D07"/>
    <w:rsid w:val="0017465C"/>
    <w:rsid w:val="0017516C"/>
    <w:rsid w:val="00175AB9"/>
    <w:rsid w:val="00176535"/>
    <w:rsid w:val="00177728"/>
    <w:rsid w:val="00177A1E"/>
    <w:rsid w:val="00177F39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96EAC"/>
    <w:rsid w:val="001A0229"/>
    <w:rsid w:val="001A08AA"/>
    <w:rsid w:val="001A19D8"/>
    <w:rsid w:val="001A1DAC"/>
    <w:rsid w:val="001A2254"/>
    <w:rsid w:val="001A3120"/>
    <w:rsid w:val="001A3234"/>
    <w:rsid w:val="001A3CCA"/>
    <w:rsid w:val="001A4A16"/>
    <w:rsid w:val="001B0237"/>
    <w:rsid w:val="001B1459"/>
    <w:rsid w:val="001B1C3C"/>
    <w:rsid w:val="001B32BC"/>
    <w:rsid w:val="001B47E8"/>
    <w:rsid w:val="001B55E0"/>
    <w:rsid w:val="001B6C89"/>
    <w:rsid w:val="001B75D6"/>
    <w:rsid w:val="001B776F"/>
    <w:rsid w:val="001B7DD4"/>
    <w:rsid w:val="001C2C52"/>
    <w:rsid w:val="001C3A35"/>
    <w:rsid w:val="001C5300"/>
    <w:rsid w:val="001C5428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353F"/>
    <w:rsid w:val="001D5143"/>
    <w:rsid w:val="001D5FAC"/>
    <w:rsid w:val="001D61DA"/>
    <w:rsid w:val="001D6A45"/>
    <w:rsid w:val="001D6D1A"/>
    <w:rsid w:val="001D7B96"/>
    <w:rsid w:val="001D7E40"/>
    <w:rsid w:val="001E0240"/>
    <w:rsid w:val="001E0F9D"/>
    <w:rsid w:val="001E22AE"/>
    <w:rsid w:val="001E290B"/>
    <w:rsid w:val="001E33E2"/>
    <w:rsid w:val="001E3433"/>
    <w:rsid w:val="001E394F"/>
    <w:rsid w:val="001E45F4"/>
    <w:rsid w:val="001E5ECF"/>
    <w:rsid w:val="001E75DE"/>
    <w:rsid w:val="001E76E9"/>
    <w:rsid w:val="001E7AB9"/>
    <w:rsid w:val="001F2D35"/>
    <w:rsid w:val="001F2F6B"/>
    <w:rsid w:val="001F482A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10E2"/>
    <w:rsid w:val="0022244C"/>
    <w:rsid w:val="00222897"/>
    <w:rsid w:val="00222AD3"/>
    <w:rsid w:val="00224068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5CAA"/>
    <w:rsid w:val="00246607"/>
    <w:rsid w:val="00247295"/>
    <w:rsid w:val="002477FB"/>
    <w:rsid w:val="0025035E"/>
    <w:rsid w:val="0025345F"/>
    <w:rsid w:val="00254DE6"/>
    <w:rsid w:val="00255D36"/>
    <w:rsid w:val="00256F42"/>
    <w:rsid w:val="00257632"/>
    <w:rsid w:val="00260476"/>
    <w:rsid w:val="00260D4B"/>
    <w:rsid w:val="0026179F"/>
    <w:rsid w:val="00261EF2"/>
    <w:rsid w:val="00262278"/>
    <w:rsid w:val="00263FFE"/>
    <w:rsid w:val="00265053"/>
    <w:rsid w:val="00267219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87372"/>
    <w:rsid w:val="00290654"/>
    <w:rsid w:val="00290810"/>
    <w:rsid w:val="0029089F"/>
    <w:rsid w:val="00291789"/>
    <w:rsid w:val="0029184F"/>
    <w:rsid w:val="00291A21"/>
    <w:rsid w:val="0029251D"/>
    <w:rsid w:val="00293617"/>
    <w:rsid w:val="00293F3F"/>
    <w:rsid w:val="00294905"/>
    <w:rsid w:val="00294FEF"/>
    <w:rsid w:val="002952C5"/>
    <w:rsid w:val="00296B3D"/>
    <w:rsid w:val="00297036"/>
    <w:rsid w:val="0029757D"/>
    <w:rsid w:val="002A05B0"/>
    <w:rsid w:val="002A0925"/>
    <w:rsid w:val="002A0EAF"/>
    <w:rsid w:val="002A1FF0"/>
    <w:rsid w:val="002A3E5D"/>
    <w:rsid w:val="002A44E9"/>
    <w:rsid w:val="002A4F2C"/>
    <w:rsid w:val="002A4F8E"/>
    <w:rsid w:val="002A59B4"/>
    <w:rsid w:val="002A59D3"/>
    <w:rsid w:val="002A5B17"/>
    <w:rsid w:val="002A5E4A"/>
    <w:rsid w:val="002A66DD"/>
    <w:rsid w:val="002A7AA3"/>
    <w:rsid w:val="002B091A"/>
    <w:rsid w:val="002B10A5"/>
    <w:rsid w:val="002B12E1"/>
    <w:rsid w:val="002B28E6"/>
    <w:rsid w:val="002B2ED1"/>
    <w:rsid w:val="002B3853"/>
    <w:rsid w:val="002B3D0C"/>
    <w:rsid w:val="002B4609"/>
    <w:rsid w:val="002B5420"/>
    <w:rsid w:val="002B557D"/>
    <w:rsid w:val="002B5EC9"/>
    <w:rsid w:val="002B6224"/>
    <w:rsid w:val="002B6AAF"/>
    <w:rsid w:val="002B6E44"/>
    <w:rsid w:val="002B6EF0"/>
    <w:rsid w:val="002B7E29"/>
    <w:rsid w:val="002C1FC4"/>
    <w:rsid w:val="002C32C7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4C34"/>
    <w:rsid w:val="002E5951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14E"/>
    <w:rsid w:val="0030360F"/>
    <w:rsid w:val="003038B8"/>
    <w:rsid w:val="003038BB"/>
    <w:rsid w:val="003040AA"/>
    <w:rsid w:val="00304E3F"/>
    <w:rsid w:val="00305048"/>
    <w:rsid w:val="00305B05"/>
    <w:rsid w:val="0030631E"/>
    <w:rsid w:val="00306331"/>
    <w:rsid w:val="00307343"/>
    <w:rsid w:val="00311363"/>
    <w:rsid w:val="0031162D"/>
    <w:rsid w:val="00312538"/>
    <w:rsid w:val="00312E62"/>
    <w:rsid w:val="00313C38"/>
    <w:rsid w:val="00313CD2"/>
    <w:rsid w:val="003140D7"/>
    <w:rsid w:val="00314AF6"/>
    <w:rsid w:val="003151D5"/>
    <w:rsid w:val="00315C9D"/>
    <w:rsid w:val="00315CC0"/>
    <w:rsid w:val="00320154"/>
    <w:rsid w:val="00321B31"/>
    <w:rsid w:val="00321E2C"/>
    <w:rsid w:val="003253ED"/>
    <w:rsid w:val="003267D6"/>
    <w:rsid w:val="00331476"/>
    <w:rsid w:val="00331B4C"/>
    <w:rsid w:val="0033237D"/>
    <w:rsid w:val="0033358C"/>
    <w:rsid w:val="003340A1"/>
    <w:rsid w:val="003347D2"/>
    <w:rsid w:val="0033499E"/>
    <w:rsid w:val="003351F6"/>
    <w:rsid w:val="003375CB"/>
    <w:rsid w:val="00340045"/>
    <w:rsid w:val="0034044C"/>
    <w:rsid w:val="00341C55"/>
    <w:rsid w:val="00341E05"/>
    <w:rsid w:val="00341EE1"/>
    <w:rsid w:val="00341FFA"/>
    <w:rsid w:val="003429B5"/>
    <w:rsid w:val="00343F81"/>
    <w:rsid w:val="003449E6"/>
    <w:rsid w:val="003452FE"/>
    <w:rsid w:val="003466ED"/>
    <w:rsid w:val="003512B6"/>
    <w:rsid w:val="00352A41"/>
    <w:rsid w:val="0035319C"/>
    <w:rsid w:val="00353C8C"/>
    <w:rsid w:val="003543FA"/>
    <w:rsid w:val="00354E43"/>
    <w:rsid w:val="00356B37"/>
    <w:rsid w:val="00361187"/>
    <w:rsid w:val="00361491"/>
    <w:rsid w:val="003626D4"/>
    <w:rsid w:val="00362D50"/>
    <w:rsid w:val="00365572"/>
    <w:rsid w:val="00365BFB"/>
    <w:rsid w:val="003667FF"/>
    <w:rsid w:val="00367724"/>
    <w:rsid w:val="003710B3"/>
    <w:rsid w:val="003716A8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25F"/>
    <w:rsid w:val="00382392"/>
    <w:rsid w:val="003823D1"/>
    <w:rsid w:val="003846ED"/>
    <w:rsid w:val="00386C15"/>
    <w:rsid w:val="00387238"/>
    <w:rsid w:val="00390F24"/>
    <w:rsid w:val="003919B6"/>
    <w:rsid w:val="00391B25"/>
    <w:rsid w:val="00391E51"/>
    <w:rsid w:val="003923DC"/>
    <w:rsid w:val="00394970"/>
    <w:rsid w:val="00394FE6"/>
    <w:rsid w:val="00395673"/>
    <w:rsid w:val="00396A8B"/>
    <w:rsid w:val="003A0B33"/>
    <w:rsid w:val="003A0B5D"/>
    <w:rsid w:val="003A16FD"/>
    <w:rsid w:val="003A1829"/>
    <w:rsid w:val="003A2212"/>
    <w:rsid w:val="003A23E5"/>
    <w:rsid w:val="003A2E51"/>
    <w:rsid w:val="003A377C"/>
    <w:rsid w:val="003A4CB3"/>
    <w:rsid w:val="003A665A"/>
    <w:rsid w:val="003B3F20"/>
    <w:rsid w:val="003B5850"/>
    <w:rsid w:val="003B5E50"/>
    <w:rsid w:val="003B6D17"/>
    <w:rsid w:val="003B7046"/>
    <w:rsid w:val="003B7DAB"/>
    <w:rsid w:val="003C00BB"/>
    <w:rsid w:val="003C05A5"/>
    <w:rsid w:val="003C084F"/>
    <w:rsid w:val="003C163F"/>
    <w:rsid w:val="003C2677"/>
    <w:rsid w:val="003C2D92"/>
    <w:rsid w:val="003C31CC"/>
    <w:rsid w:val="003C382B"/>
    <w:rsid w:val="003C39D5"/>
    <w:rsid w:val="003C3A55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35A0"/>
    <w:rsid w:val="003D44E8"/>
    <w:rsid w:val="003D4EAA"/>
    <w:rsid w:val="003D50A9"/>
    <w:rsid w:val="003D56C3"/>
    <w:rsid w:val="003D6454"/>
    <w:rsid w:val="003D7309"/>
    <w:rsid w:val="003E1394"/>
    <w:rsid w:val="003E1BAE"/>
    <w:rsid w:val="003E2BDE"/>
    <w:rsid w:val="003E3590"/>
    <w:rsid w:val="003E369A"/>
    <w:rsid w:val="003E3A7C"/>
    <w:rsid w:val="003E3CD8"/>
    <w:rsid w:val="003E466A"/>
    <w:rsid w:val="003E604E"/>
    <w:rsid w:val="003F01E8"/>
    <w:rsid w:val="003F038E"/>
    <w:rsid w:val="003F0986"/>
    <w:rsid w:val="003F127A"/>
    <w:rsid w:val="003F1D9E"/>
    <w:rsid w:val="003F2E02"/>
    <w:rsid w:val="003F3248"/>
    <w:rsid w:val="003F41C4"/>
    <w:rsid w:val="003F4CA1"/>
    <w:rsid w:val="003F51B5"/>
    <w:rsid w:val="003F5CCC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38C"/>
    <w:rsid w:val="00410486"/>
    <w:rsid w:val="0041379D"/>
    <w:rsid w:val="00415B46"/>
    <w:rsid w:val="004168BD"/>
    <w:rsid w:val="00420BBA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90"/>
    <w:rsid w:val="004400E8"/>
    <w:rsid w:val="00440E4B"/>
    <w:rsid w:val="00441B8E"/>
    <w:rsid w:val="00441C2A"/>
    <w:rsid w:val="00441C6D"/>
    <w:rsid w:val="00442568"/>
    <w:rsid w:val="004426AB"/>
    <w:rsid w:val="004430CF"/>
    <w:rsid w:val="00443808"/>
    <w:rsid w:val="00443CC6"/>
    <w:rsid w:val="00444225"/>
    <w:rsid w:val="00444D6C"/>
    <w:rsid w:val="004453BB"/>
    <w:rsid w:val="00447B60"/>
    <w:rsid w:val="0045036C"/>
    <w:rsid w:val="00450EF8"/>
    <w:rsid w:val="004543ED"/>
    <w:rsid w:val="00454968"/>
    <w:rsid w:val="00455BF9"/>
    <w:rsid w:val="00456099"/>
    <w:rsid w:val="00456C5E"/>
    <w:rsid w:val="00460E8B"/>
    <w:rsid w:val="004610F4"/>
    <w:rsid w:val="00462B59"/>
    <w:rsid w:val="0046402B"/>
    <w:rsid w:val="0046426C"/>
    <w:rsid w:val="004645B3"/>
    <w:rsid w:val="004656C0"/>
    <w:rsid w:val="00465F13"/>
    <w:rsid w:val="0046699D"/>
    <w:rsid w:val="004705FD"/>
    <w:rsid w:val="004726AE"/>
    <w:rsid w:val="0047453D"/>
    <w:rsid w:val="00474D2A"/>
    <w:rsid w:val="00474FA0"/>
    <w:rsid w:val="0047782B"/>
    <w:rsid w:val="004814FA"/>
    <w:rsid w:val="00483479"/>
    <w:rsid w:val="00484FE9"/>
    <w:rsid w:val="0048550C"/>
    <w:rsid w:val="0049156D"/>
    <w:rsid w:val="00491E40"/>
    <w:rsid w:val="004926FF"/>
    <w:rsid w:val="00492FDA"/>
    <w:rsid w:val="0049449C"/>
    <w:rsid w:val="00494623"/>
    <w:rsid w:val="00495144"/>
    <w:rsid w:val="00495FD6"/>
    <w:rsid w:val="00497276"/>
    <w:rsid w:val="00497809"/>
    <w:rsid w:val="004A0D35"/>
    <w:rsid w:val="004A1675"/>
    <w:rsid w:val="004A17C7"/>
    <w:rsid w:val="004A2682"/>
    <w:rsid w:val="004A41BD"/>
    <w:rsid w:val="004A5D77"/>
    <w:rsid w:val="004A5D9A"/>
    <w:rsid w:val="004A766E"/>
    <w:rsid w:val="004A782C"/>
    <w:rsid w:val="004A7ADF"/>
    <w:rsid w:val="004A7B5F"/>
    <w:rsid w:val="004B03DA"/>
    <w:rsid w:val="004B1314"/>
    <w:rsid w:val="004B1EBB"/>
    <w:rsid w:val="004B1EF8"/>
    <w:rsid w:val="004B3C30"/>
    <w:rsid w:val="004B5216"/>
    <w:rsid w:val="004B5CEC"/>
    <w:rsid w:val="004B693D"/>
    <w:rsid w:val="004B7715"/>
    <w:rsid w:val="004B7C86"/>
    <w:rsid w:val="004C28CC"/>
    <w:rsid w:val="004C3BEB"/>
    <w:rsid w:val="004C58AD"/>
    <w:rsid w:val="004C6A69"/>
    <w:rsid w:val="004C72B1"/>
    <w:rsid w:val="004C7E7A"/>
    <w:rsid w:val="004D04D6"/>
    <w:rsid w:val="004D072B"/>
    <w:rsid w:val="004D0821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2F4"/>
    <w:rsid w:val="004D77DD"/>
    <w:rsid w:val="004D7E24"/>
    <w:rsid w:val="004D7F48"/>
    <w:rsid w:val="004E1745"/>
    <w:rsid w:val="004E25C2"/>
    <w:rsid w:val="004E2E83"/>
    <w:rsid w:val="004E5C20"/>
    <w:rsid w:val="004E6273"/>
    <w:rsid w:val="004E6B4C"/>
    <w:rsid w:val="004E73B0"/>
    <w:rsid w:val="004F2620"/>
    <w:rsid w:val="004F2F68"/>
    <w:rsid w:val="004F5196"/>
    <w:rsid w:val="004F6299"/>
    <w:rsid w:val="004F7A3D"/>
    <w:rsid w:val="004F7B91"/>
    <w:rsid w:val="00500BEF"/>
    <w:rsid w:val="0050337F"/>
    <w:rsid w:val="00504F56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88A"/>
    <w:rsid w:val="00530FE4"/>
    <w:rsid w:val="0053142A"/>
    <w:rsid w:val="00532488"/>
    <w:rsid w:val="005347FC"/>
    <w:rsid w:val="00535730"/>
    <w:rsid w:val="00540016"/>
    <w:rsid w:val="00540A87"/>
    <w:rsid w:val="005434D7"/>
    <w:rsid w:val="00546DDE"/>
    <w:rsid w:val="00546E3C"/>
    <w:rsid w:val="005479F5"/>
    <w:rsid w:val="00551A90"/>
    <w:rsid w:val="00551B83"/>
    <w:rsid w:val="005558CF"/>
    <w:rsid w:val="00556297"/>
    <w:rsid w:val="00556E1D"/>
    <w:rsid w:val="00557502"/>
    <w:rsid w:val="00560492"/>
    <w:rsid w:val="00560799"/>
    <w:rsid w:val="00561D8D"/>
    <w:rsid w:val="00562796"/>
    <w:rsid w:val="00563178"/>
    <w:rsid w:val="00563853"/>
    <w:rsid w:val="00563997"/>
    <w:rsid w:val="00563AB1"/>
    <w:rsid w:val="00563B89"/>
    <w:rsid w:val="005655DA"/>
    <w:rsid w:val="0056763E"/>
    <w:rsid w:val="00570EB9"/>
    <w:rsid w:val="00570F61"/>
    <w:rsid w:val="005713B7"/>
    <w:rsid w:val="0057169E"/>
    <w:rsid w:val="00571C1B"/>
    <w:rsid w:val="005726AB"/>
    <w:rsid w:val="00573A68"/>
    <w:rsid w:val="00574B8E"/>
    <w:rsid w:val="0057707E"/>
    <w:rsid w:val="00577A52"/>
    <w:rsid w:val="005811BC"/>
    <w:rsid w:val="00581369"/>
    <w:rsid w:val="0058193A"/>
    <w:rsid w:val="00581E4D"/>
    <w:rsid w:val="00583DAF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634B"/>
    <w:rsid w:val="005A718C"/>
    <w:rsid w:val="005A7306"/>
    <w:rsid w:val="005A7381"/>
    <w:rsid w:val="005A772A"/>
    <w:rsid w:val="005B207E"/>
    <w:rsid w:val="005B27E2"/>
    <w:rsid w:val="005B3BAE"/>
    <w:rsid w:val="005B3F26"/>
    <w:rsid w:val="005B41E8"/>
    <w:rsid w:val="005B4A2C"/>
    <w:rsid w:val="005B59B4"/>
    <w:rsid w:val="005B653A"/>
    <w:rsid w:val="005B7115"/>
    <w:rsid w:val="005C3D85"/>
    <w:rsid w:val="005C4083"/>
    <w:rsid w:val="005C4EAC"/>
    <w:rsid w:val="005C5035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2560"/>
    <w:rsid w:val="005D3F3A"/>
    <w:rsid w:val="005D4407"/>
    <w:rsid w:val="005D4B05"/>
    <w:rsid w:val="005D4EE4"/>
    <w:rsid w:val="005D568C"/>
    <w:rsid w:val="005D5F9F"/>
    <w:rsid w:val="005D6AC9"/>
    <w:rsid w:val="005D6D26"/>
    <w:rsid w:val="005D7388"/>
    <w:rsid w:val="005D761F"/>
    <w:rsid w:val="005E157F"/>
    <w:rsid w:val="005E1742"/>
    <w:rsid w:val="005E1F11"/>
    <w:rsid w:val="005E467A"/>
    <w:rsid w:val="005E510A"/>
    <w:rsid w:val="005E624D"/>
    <w:rsid w:val="005E679D"/>
    <w:rsid w:val="005F12EE"/>
    <w:rsid w:val="005F3D23"/>
    <w:rsid w:val="005F3D5E"/>
    <w:rsid w:val="005F4502"/>
    <w:rsid w:val="005F4A7E"/>
    <w:rsid w:val="005F4D2C"/>
    <w:rsid w:val="005F5099"/>
    <w:rsid w:val="005F56AE"/>
    <w:rsid w:val="005F62E4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4A83"/>
    <w:rsid w:val="006072F4"/>
    <w:rsid w:val="0061005A"/>
    <w:rsid w:val="00610D3E"/>
    <w:rsid w:val="00611D97"/>
    <w:rsid w:val="00612402"/>
    <w:rsid w:val="00612A49"/>
    <w:rsid w:val="00612E08"/>
    <w:rsid w:val="00613CD6"/>
    <w:rsid w:val="0061646C"/>
    <w:rsid w:val="0061693C"/>
    <w:rsid w:val="00617D8F"/>
    <w:rsid w:val="00621109"/>
    <w:rsid w:val="0062122F"/>
    <w:rsid w:val="00622ACE"/>
    <w:rsid w:val="006235EE"/>
    <w:rsid w:val="006237A9"/>
    <w:rsid w:val="0062498C"/>
    <w:rsid w:val="0062510B"/>
    <w:rsid w:val="006275E4"/>
    <w:rsid w:val="00627DF2"/>
    <w:rsid w:val="006301BA"/>
    <w:rsid w:val="006301D8"/>
    <w:rsid w:val="00630A6E"/>
    <w:rsid w:val="0063164A"/>
    <w:rsid w:val="0063232A"/>
    <w:rsid w:val="00632A40"/>
    <w:rsid w:val="00633F73"/>
    <w:rsid w:val="00634095"/>
    <w:rsid w:val="00634246"/>
    <w:rsid w:val="00635A3E"/>
    <w:rsid w:val="006362FF"/>
    <w:rsid w:val="00640BF2"/>
    <w:rsid w:val="006416FA"/>
    <w:rsid w:val="00642564"/>
    <w:rsid w:val="0064280F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055"/>
    <w:rsid w:val="00654E66"/>
    <w:rsid w:val="006550A5"/>
    <w:rsid w:val="00655448"/>
    <w:rsid w:val="00657313"/>
    <w:rsid w:val="006604A7"/>
    <w:rsid w:val="006604E7"/>
    <w:rsid w:val="00660656"/>
    <w:rsid w:val="00661168"/>
    <w:rsid w:val="0066272C"/>
    <w:rsid w:val="00662AB0"/>
    <w:rsid w:val="0066469F"/>
    <w:rsid w:val="00665483"/>
    <w:rsid w:val="00665B47"/>
    <w:rsid w:val="00665FD8"/>
    <w:rsid w:val="006662AD"/>
    <w:rsid w:val="00666B59"/>
    <w:rsid w:val="006670DA"/>
    <w:rsid w:val="00670916"/>
    <w:rsid w:val="00671A88"/>
    <w:rsid w:val="00671E20"/>
    <w:rsid w:val="006736FC"/>
    <w:rsid w:val="00673BA4"/>
    <w:rsid w:val="00676D1F"/>
    <w:rsid w:val="00680165"/>
    <w:rsid w:val="0068131D"/>
    <w:rsid w:val="00681DBE"/>
    <w:rsid w:val="00681E29"/>
    <w:rsid w:val="0068235D"/>
    <w:rsid w:val="0068302C"/>
    <w:rsid w:val="00684A57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B3"/>
    <w:rsid w:val="006A21F3"/>
    <w:rsid w:val="006A2766"/>
    <w:rsid w:val="006A3282"/>
    <w:rsid w:val="006A503D"/>
    <w:rsid w:val="006A6EAC"/>
    <w:rsid w:val="006B04E9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078D"/>
    <w:rsid w:val="006E1144"/>
    <w:rsid w:val="006E1DC2"/>
    <w:rsid w:val="006E1E48"/>
    <w:rsid w:val="006E2345"/>
    <w:rsid w:val="006E2C51"/>
    <w:rsid w:val="006E4357"/>
    <w:rsid w:val="006E4E35"/>
    <w:rsid w:val="006E4F62"/>
    <w:rsid w:val="006E6D9B"/>
    <w:rsid w:val="006F29AC"/>
    <w:rsid w:val="006F2B4E"/>
    <w:rsid w:val="006F2DEC"/>
    <w:rsid w:val="006F2EE2"/>
    <w:rsid w:val="006F344E"/>
    <w:rsid w:val="006F5F6F"/>
    <w:rsid w:val="00700ED0"/>
    <w:rsid w:val="00701814"/>
    <w:rsid w:val="00702277"/>
    <w:rsid w:val="00703C2A"/>
    <w:rsid w:val="007059BA"/>
    <w:rsid w:val="0070646B"/>
    <w:rsid w:val="0070648C"/>
    <w:rsid w:val="007066FA"/>
    <w:rsid w:val="00707941"/>
    <w:rsid w:val="00710085"/>
    <w:rsid w:val="00710CF4"/>
    <w:rsid w:val="00712498"/>
    <w:rsid w:val="007128E1"/>
    <w:rsid w:val="007129A5"/>
    <w:rsid w:val="00712B9A"/>
    <w:rsid w:val="00712FE7"/>
    <w:rsid w:val="00712FE9"/>
    <w:rsid w:val="00713D69"/>
    <w:rsid w:val="00714E7C"/>
    <w:rsid w:val="00715BCC"/>
    <w:rsid w:val="00716D9E"/>
    <w:rsid w:val="00716E9F"/>
    <w:rsid w:val="00721FC8"/>
    <w:rsid w:val="0072280F"/>
    <w:rsid w:val="00722F56"/>
    <w:rsid w:val="00723BD0"/>
    <w:rsid w:val="007240CF"/>
    <w:rsid w:val="00724F51"/>
    <w:rsid w:val="00726402"/>
    <w:rsid w:val="00726932"/>
    <w:rsid w:val="00726D4D"/>
    <w:rsid w:val="00727982"/>
    <w:rsid w:val="007301B6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1C94"/>
    <w:rsid w:val="00742689"/>
    <w:rsid w:val="00747A2C"/>
    <w:rsid w:val="00750CEB"/>
    <w:rsid w:val="0075100F"/>
    <w:rsid w:val="00751EBE"/>
    <w:rsid w:val="00752857"/>
    <w:rsid w:val="0075295C"/>
    <w:rsid w:val="00752B68"/>
    <w:rsid w:val="00754C81"/>
    <w:rsid w:val="00756C52"/>
    <w:rsid w:val="00757873"/>
    <w:rsid w:val="0076094D"/>
    <w:rsid w:val="007617B8"/>
    <w:rsid w:val="00762C4B"/>
    <w:rsid w:val="007649DD"/>
    <w:rsid w:val="0076554B"/>
    <w:rsid w:val="0076572F"/>
    <w:rsid w:val="00765E0A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4217"/>
    <w:rsid w:val="00774B4C"/>
    <w:rsid w:val="00774FFC"/>
    <w:rsid w:val="0077524C"/>
    <w:rsid w:val="007755E7"/>
    <w:rsid w:val="007756C1"/>
    <w:rsid w:val="00776179"/>
    <w:rsid w:val="00776CDD"/>
    <w:rsid w:val="00776EF0"/>
    <w:rsid w:val="007808DE"/>
    <w:rsid w:val="00780A03"/>
    <w:rsid w:val="00780D31"/>
    <w:rsid w:val="00781744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1B53"/>
    <w:rsid w:val="007923AB"/>
    <w:rsid w:val="0079339F"/>
    <w:rsid w:val="00793494"/>
    <w:rsid w:val="00793775"/>
    <w:rsid w:val="00797E0E"/>
    <w:rsid w:val="007A0BD6"/>
    <w:rsid w:val="007A0FBE"/>
    <w:rsid w:val="007A28DC"/>
    <w:rsid w:val="007A29A0"/>
    <w:rsid w:val="007A3B5C"/>
    <w:rsid w:val="007A446F"/>
    <w:rsid w:val="007A52C4"/>
    <w:rsid w:val="007A5410"/>
    <w:rsid w:val="007A6272"/>
    <w:rsid w:val="007A6516"/>
    <w:rsid w:val="007A6C83"/>
    <w:rsid w:val="007A6FB6"/>
    <w:rsid w:val="007A78E7"/>
    <w:rsid w:val="007B0D50"/>
    <w:rsid w:val="007B0E1D"/>
    <w:rsid w:val="007B1911"/>
    <w:rsid w:val="007B21C5"/>
    <w:rsid w:val="007B2468"/>
    <w:rsid w:val="007B319F"/>
    <w:rsid w:val="007B3B93"/>
    <w:rsid w:val="007B473A"/>
    <w:rsid w:val="007B505C"/>
    <w:rsid w:val="007B67B3"/>
    <w:rsid w:val="007C0B20"/>
    <w:rsid w:val="007C133D"/>
    <w:rsid w:val="007C1ECE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49D0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42C7"/>
    <w:rsid w:val="007F628B"/>
    <w:rsid w:val="007F62EA"/>
    <w:rsid w:val="007F6744"/>
    <w:rsid w:val="007F700C"/>
    <w:rsid w:val="007F7618"/>
    <w:rsid w:val="007F7B0C"/>
    <w:rsid w:val="007F7D78"/>
    <w:rsid w:val="008007D4"/>
    <w:rsid w:val="00801967"/>
    <w:rsid w:val="00801E54"/>
    <w:rsid w:val="0080248E"/>
    <w:rsid w:val="00802A57"/>
    <w:rsid w:val="008031B5"/>
    <w:rsid w:val="008042B9"/>
    <w:rsid w:val="00805F3B"/>
    <w:rsid w:val="00806047"/>
    <w:rsid w:val="008062BD"/>
    <w:rsid w:val="00806562"/>
    <w:rsid w:val="008072FF"/>
    <w:rsid w:val="00810523"/>
    <w:rsid w:val="00810FB0"/>
    <w:rsid w:val="00813ACF"/>
    <w:rsid w:val="008152EA"/>
    <w:rsid w:val="00815CCB"/>
    <w:rsid w:val="0081689A"/>
    <w:rsid w:val="008216A9"/>
    <w:rsid w:val="00821A47"/>
    <w:rsid w:val="00821BED"/>
    <w:rsid w:val="008240E1"/>
    <w:rsid w:val="0082583A"/>
    <w:rsid w:val="00826532"/>
    <w:rsid w:val="00830C07"/>
    <w:rsid w:val="00831CBE"/>
    <w:rsid w:val="00831EFF"/>
    <w:rsid w:val="0083389F"/>
    <w:rsid w:val="00834CD1"/>
    <w:rsid w:val="00835C3C"/>
    <w:rsid w:val="00836C44"/>
    <w:rsid w:val="00837954"/>
    <w:rsid w:val="00842B4F"/>
    <w:rsid w:val="0084359C"/>
    <w:rsid w:val="00843AAA"/>
    <w:rsid w:val="00844A0E"/>
    <w:rsid w:val="00845557"/>
    <w:rsid w:val="00846D08"/>
    <w:rsid w:val="008504DF"/>
    <w:rsid w:val="008510A3"/>
    <w:rsid w:val="008510F1"/>
    <w:rsid w:val="00851353"/>
    <w:rsid w:val="008515DA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EBB"/>
    <w:rsid w:val="00864664"/>
    <w:rsid w:val="00864DDA"/>
    <w:rsid w:val="00866314"/>
    <w:rsid w:val="00866548"/>
    <w:rsid w:val="008671F5"/>
    <w:rsid w:val="00867BE9"/>
    <w:rsid w:val="00871645"/>
    <w:rsid w:val="00871DEC"/>
    <w:rsid w:val="008728AE"/>
    <w:rsid w:val="00873715"/>
    <w:rsid w:val="0087373E"/>
    <w:rsid w:val="00874133"/>
    <w:rsid w:val="00874FE0"/>
    <w:rsid w:val="008754F7"/>
    <w:rsid w:val="00875A41"/>
    <w:rsid w:val="00875CB4"/>
    <w:rsid w:val="008764E7"/>
    <w:rsid w:val="008809E4"/>
    <w:rsid w:val="00881C8C"/>
    <w:rsid w:val="0088278E"/>
    <w:rsid w:val="00883D7C"/>
    <w:rsid w:val="00884014"/>
    <w:rsid w:val="0088500C"/>
    <w:rsid w:val="00885407"/>
    <w:rsid w:val="00885543"/>
    <w:rsid w:val="00885812"/>
    <w:rsid w:val="00885DDB"/>
    <w:rsid w:val="008861E7"/>
    <w:rsid w:val="00887D27"/>
    <w:rsid w:val="008901D8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8A"/>
    <w:rsid w:val="008A4BA1"/>
    <w:rsid w:val="008A5356"/>
    <w:rsid w:val="008B04BE"/>
    <w:rsid w:val="008B0A80"/>
    <w:rsid w:val="008B1835"/>
    <w:rsid w:val="008B1CC8"/>
    <w:rsid w:val="008B24BB"/>
    <w:rsid w:val="008B4235"/>
    <w:rsid w:val="008B64B1"/>
    <w:rsid w:val="008B6A34"/>
    <w:rsid w:val="008B6E98"/>
    <w:rsid w:val="008B730C"/>
    <w:rsid w:val="008B7DF8"/>
    <w:rsid w:val="008C1BFF"/>
    <w:rsid w:val="008C3414"/>
    <w:rsid w:val="008C5363"/>
    <w:rsid w:val="008C597F"/>
    <w:rsid w:val="008C5EEC"/>
    <w:rsid w:val="008C60E9"/>
    <w:rsid w:val="008C721E"/>
    <w:rsid w:val="008C7821"/>
    <w:rsid w:val="008C7F03"/>
    <w:rsid w:val="008D047D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0D24"/>
    <w:rsid w:val="008F2A76"/>
    <w:rsid w:val="008F2C5A"/>
    <w:rsid w:val="008F30FF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20F"/>
    <w:rsid w:val="0091046F"/>
    <w:rsid w:val="009112A9"/>
    <w:rsid w:val="00912016"/>
    <w:rsid w:val="00913989"/>
    <w:rsid w:val="00913E66"/>
    <w:rsid w:val="009147F7"/>
    <w:rsid w:val="009153D8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27EA2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321"/>
    <w:rsid w:val="00936E35"/>
    <w:rsid w:val="00937678"/>
    <w:rsid w:val="00937791"/>
    <w:rsid w:val="00937AEE"/>
    <w:rsid w:val="00937FA2"/>
    <w:rsid w:val="009403DA"/>
    <w:rsid w:val="00942426"/>
    <w:rsid w:val="0094358F"/>
    <w:rsid w:val="00944AB4"/>
    <w:rsid w:val="00944B62"/>
    <w:rsid w:val="0094533F"/>
    <w:rsid w:val="009454CB"/>
    <w:rsid w:val="009511A3"/>
    <w:rsid w:val="00951682"/>
    <w:rsid w:val="0095347E"/>
    <w:rsid w:val="00953A50"/>
    <w:rsid w:val="00954783"/>
    <w:rsid w:val="00954F14"/>
    <w:rsid w:val="00955071"/>
    <w:rsid w:val="009557E1"/>
    <w:rsid w:val="00957363"/>
    <w:rsid w:val="0095748C"/>
    <w:rsid w:val="0096268B"/>
    <w:rsid w:val="009626F8"/>
    <w:rsid w:val="00963A1E"/>
    <w:rsid w:val="009653BF"/>
    <w:rsid w:val="009659A4"/>
    <w:rsid w:val="00965EA7"/>
    <w:rsid w:val="00965EC6"/>
    <w:rsid w:val="00966889"/>
    <w:rsid w:val="009671F0"/>
    <w:rsid w:val="009675C3"/>
    <w:rsid w:val="00971803"/>
    <w:rsid w:val="00971B54"/>
    <w:rsid w:val="009733BF"/>
    <w:rsid w:val="00973412"/>
    <w:rsid w:val="009734B9"/>
    <w:rsid w:val="0097497E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57B"/>
    <w:rsid w:val="009B2CB0"/>
    <w:rsid w:val="009B34E2"/>
    <w:rsid w:val="009B37D1"/>
    <w:rsid w:val="009B39E0"/>
    <w:rsid w:val="009B3D9F"/>
    <w:rsid w:val="009B48F1"/>
    <w:rsid w:val="009B49F2"/>
    <w:rsid w:val="009B4B6A"/>
    <w:rsid w:val="009B4C15"/>
    <w:rsid w:val="009B62D3"/>
    <w:rsid w:val="009B6CC1"/>
    <w:rsid w:val="009B7287"/>
    <w:rsid w:val="009B7A8D"/>
    <w:rsid w:val="009C0727"/>
    <w:rsid w:val="009C0837"/>
    <w:rsid w:val="009C0F60"/>
    <w:rsid w:val="009C1AD5"/>
    <w:rsid w:val="009C2D1D"/>
    <w:rsid w:val="009C36F9"/>
    <w:rsid w:val="009C3890"/>
    <w:rsid w:val="009C40E1"/>
    <w:rsid w:val="009C4399"/>
    <w:rsid w:val="009C4A6F"/>
    <w:rsid w:val="009C54F4"/>
    <w:rsid w:val="009C628D"/>
    <w:rsid w:val="009D0348"/>
    <w:rsid w:val="009D1BE4"/>
    <w:rsid w:val="009D5DE0"/>
    <w:rsid w:val="009D62B1"/>
    <w:rsid w:val="009E0843"/>
    <w:rsid w:val="009E09B3"/>
    <w:rsid w:val="009E12C4"/>
    <w:rsid w:val="009E2529"/>
    <w:rsid w:val="009E2929"/>
    <w:rsid w:val="009E5655"/>
    <w:rsid w:val="009E5870"/>
    <w:rsid w:val="009E595A"/>
    <w:rsid w:val="009E66CA"/>
    <w:rsid w:val="009F0330"/>
    <w:rsid w:val="009F3F7E"/>
    <w:rsid w:val="009F508D"/>
    <w:rsid w:val="009F62FA"/>
    <w:rsid w:val="009F632E"/>
    <w:rsid w:val="009F6EC8"/>
    <w:rsid w:val="00A0219E"/>
    <w:rsid w:val="00A03309"/>
    <w:rsid w:val="00A036FD"/>
    <w:rsid w:val="00A04956"/>
    <w:rsid w:val="00A0535F"/>
    <w:rsid w:val="00A05FD2"/>
    <w:rsid w:val="00A11CC7"/>
    <w:rsid w:val="00A126D8"/>
    <w:rsid w:val="00A12C9C"/>
    <w:rsid w:val="00A13AD6"/>
    <w:rsid w:val="00A147C7"/>
    <w:rsid w:val="00A154D0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267D3"/>
    <w:rsid w:val="00A30FDB"/>
    <w:rsid w:val="00A31A46"/>
    <w:rsid w:val="00A327F4"/>
    <w:rsid w:val="00A33BED"/>
    <w:rsid w:val="00A33FD3"/>
    <w:rsid w:val="00A34818"/>
    <w:rsid w:val="00A35A6B"/>
    <w:rsid w:val="00A36000"/>
    <w:rsid w:val="00A37125"/>
    <w:rsid w:val="00A37902"/>
    <w:rsid w:val="00A41779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796"/>
    <w:rsid w:val="00A61831"/>
    <w:rsid w:val="00A61B6A"/>
    <w:rsid w:val="00A6210A"/>
    <w:rsid w:val="00A63507"/>
    <w:rsid w:val="00A6446C"/>
    <w:rsid w:val="00A64712"/>
    <w:rsid w:val="00A653A6"/>
    <w:rsid w:val="00A65439"/>
    <w:rsid w:val="00A656F3"/>
    <w:rsid w:val="00A65BF6"/>
    <w:rsid w:val="00A66640"/>
    <w:rsid w:val="00A66F72"/>
    <w:rsid w:val="00A67A2B"/>
    <w:rsid w:val="00A67D1D"/>
    <w:rsid w:val="00A70109"/>
    <w:rsid w:val="00A727E4"/>
    <w:rsid w:val="00A72864"/>
    <w:rsid w:val="00A73A6E"/>
    <w:rsid w:val="00A73DDE"/>
    <w:rsid w:val="00A7445E"/>
    <w:rsid w:val="00A76CFA"/>
    <w:rsid w:val="00A77F95"/>
    <w:rsid w:val="00A8051A"/>
    <w:rsid w:val="00A8087E"/>
    <w:rsid w:val="00A80EC2"/>
    <w:rsid w:val="00A81045"/>
    <w:rsid w:val="00A818A3"/>
    <w:rsid w:val="00A81933"/>
    <w:rsid w:val="00A81B15"/>
    <w:rsid w:val="00A81D7F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354B"/>
    <w:rsid w:val="00A9461B"/>
    <w:rsid w:val="00A95041"/>
    <w:rsid w:val="00A9656B"/>
    <w:rsid w:val="00A97548"/>
    <w:rsid w:val="00AA008E"/>
    <w:rsid w:val="00AA1A3B"/>
    <w:rsid w:val="00AA24C1"/>
    <w:rsid w:val="00AA2795"/>
    <w:rsid w:val="00AA3066"/>
    <w:rsid w:val="00AA4CA6"/>
    <w:rsid w:val="00AA4DD5"/>
    <w:rsid w:val="00AA5DEE"/>
    <w:rsid w:val="00AA63AC"/>
    <w:rsid w:val="00AA63E2"/>
    <w:rsid w:val="00AA6CD1"/>
    <w:rsid w:val="00AA6D0F"/>
    <w:rsid w:val="00AB08DD"/>
    <w:rsid w:val="00AB1A8F"/>
    <w:rsid w:val="00AB323D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78A"/>
    <w:rsid w:val="00AC389E"/>
    <w:rsid w:val="00AC4425"/>
    <w:rsid w:val="00AC5005"/>
    <w:rsid w:val="00AC58A1"/>
    <w:rsid w:val="00AC61C2"/>
    <w:rsid w:val="00AC654A"/>
    <w:rsid w:val="00AC670F"/>
    <w:rsid w:val="00AC6B3D"/>
    <w:rsid w:val="00AC6B4B"/>
    <w:rsid w:val="00AC6DB8"/>
    <w:rsid w:val="00AC771F"/>
    <w:rsid w:val="00AD061E"/>
    <w:rsid w:val="00AD07B6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4E4C"/>
    <w:rsid w:val="00AE5177"/>
    <w:rsid w:val="00AE6C3D"/>
    <w:rsid w:val="00AE7045"/>
    <w:rsid w:val="00AE720C"/>
    <w:rsid w:val="00AE747D"/>
    <w:rsid w:val="00AE77EC"/>
    <w:rsid w:val="00AF1CC9"/>
    <w:rsid w:val="00AF5551"/>
    <w:rsid w:val="00AF5B92"/>
    <w:rsid w:val="00AF5CD1"/>
    <w:rsid w:val="00AF6FC0"/>
    <w:rsid w:val="00B01679"/>
    <w:rsid w:val="00B02181"/>
    <w:rsid w:val="00B02F68"/>
    <w:rsid w:val="00B03CAE"/>
    <w:rsid w:val="00B05546"/>
    <w:rsid w:val="00B05946"/>
    <w:rsid w:val="00B067A5"/>
    <w:rsid w:val="00B06E27"/>
    <w:rsid w:val="00B10293"/>
    <w:rsid w:val="00B10317"/>
    <w:rsid w:val="00B11D9C"/>
    <w:rsid w:val="00B120C5"/>
    <w:rsid w:val="00B12421"/>
    <w:rsid w:val="00B12FE2"/>
    <w:rsid w:val="00B15339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C6A"/>
    <w:rsid w:val="00B31FB5"/>
    <w:rsid w:val="00B3223D"/>
    <w:rsid w:val="00B322B2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0F97"/>
    <w:rsid w:val="00B52C8A"/>
    <w:rsid w:val="00B5445A"/>
    <w:rsid w:val="00B558AB"/>
    <w:rsid w:val="00B567A7"/>
    <w:rsid w:val="00B56D00"/>
    <w:rsid w:val="00B571DD"/>
    <w:rsid w:val="00B60564"/>
    <w:rsid w:val="00B606D9"/>
    <w:rsid w:val="00B60991"/>
    <w:rsid w:val="00B61486"/>
    <w:rsid w:val="00B6162F"/>
    <w:rsid w:val="00B627F5"/>
    <w:rsid w:val="00B62D3B"/>
    <w:rsid w:val="00B64842"/>
    <w:rsid w:val="00B64ABD"/>
    <w:rsid w:val="00B65225"/>
    <w:rsid w:val="00B6599F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191F"/>
    <w:rsid w:val="00B82A15"/>
    <w:rsid w:val="00B83887"/>
    <w:rsid w:val="00B8397B"/>
    <w:rsid w:val="00B8446C"/>
    <w:rsid w:val="00B84970"/>
    <w:rsid w:val="00B84D2C"/>
    <w:rsid w:val="00B860F0"/>
    <w:rsid w:val="00B876F0"/>
    <w:rsid w:val="00B87ECE"/>
    <w:rsid w:val="00B9181B"/>
    <w:rsid w:val="00B925DD"/>
    <w:rsid w:val="00B93181"/>
    <w:rsid w:val="00B939E3"/>
    <w:rsid w:val="00B9543F"/>
    <w:rsid w:val="00B95503"/>
    <w:rsid w:val="00B95788"/>
    <w:rsid w:val="00B95A46"/>
    <w:rsid w:val="00BA0CD6"/>
    <w:rsid w:val="00BA109A"/>
    <w:rsid w:val="00BA146A"/>
    <w:rsid w:val="00BA1CBC"/>
    <w:rsid w:val="00BA1D66"/>
    <w:rsid w:val="00BA24DF"/>
    <w:rsid w:val="00BA2633"/>
    <w:rsid w:val="00BA2F30"/>
    <w:rsid w:val="00BA38FB"/>
    <w:rsid w:val="00BA3E73"/>
    <w:rsid w:val="00BA4C48"/>
    <w:rsid w:val="00BA723B"/>
    <w:rsid w:val="00BB0852"/>
    <w:rsid w:val="00BB087F"/>
    <w:rsid w:val="00BB16F4"/>
    <w:rsid w:val="00BB5F3A"/>
    <w:rsid w:val="00BB5FFE"/>
    <w:rsid w:val="00BB6A38"/>
    <w:rsid w:val="00BB6CF8"/>
    <w:rsid w:val="00BB7B18"/>
    <w:rsid w:val="00BC1B09"/>
    <w:rsid w:val="00BC40A6"/>
    <w:rsid w:val="00BC4CBB"/>
    <w:rsid w:val="00BC5AE7"/>
    <w:rsid w:val="00BC5C6D"/>
    <w:rsid w:val="00BC6F0F"/>
    <w:rsid w:val="00BC7666"/>
    <w:rsid w:val="00BC7FED"/>
    <w:rsid w:val="00BD0D69"/>
    <w:rsid w:val="00BD14EA"/>
    <w:rsid w:val="00BD29D7"/>
    <w:rsid w:val="00BD33D1"/>
    <w:rsid w:val="00BD3CDD"/>
    <w:rsid w:val="00BD4FBC"/>
    <w:rsid w:val="00BD5EAA"/>
    <w:rsid w:val="00BD7B79"/>
    <w:rsid w:val="00BE11D7"/>
    <w:rsid w:val="00BE1672"/>
    <w:rsid w:val="00BE27A2"/>
    <w:rsid w:val="00BE31EA"/>
    <w:rsid w:val="00BE3E00"/>
    <w:rsid w:val="00BE48B6"/>
    <w:rsid w:val="00BE560D"/>
    <w:rsid w:val="00BE7095"/>
    <w:rsid w:val="00BE78BD"/>
    <w:rsid w:val="00BF03BB"/>
    <w:rsid w:val="00BF03C4"/>
    <w:rsid w:val="00BF102D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2894"/>
    <w:rsid w:val="00C04118"/>
    <w:rsid w:val="00C062EC"/>
    <w:rsid w:val="00C072E8"/>
    <w:rsid w:val="00C07A28"/>
    <w:rsid w:val="00C10D55"/>
    <w:rsid w:val="00C10DCF"/>
    <w:rsid w:val="00C10EC8"/>
    <w:rsid w:val="00C14735"/>
    <w:rsid w:val="00C164F9"/>
    <w:rsid w:val="00C16EAA"/>
    <w:rsid w:val="00C17818"/>
    <w:rsid w:val="00C20409"/>
    <w:rsid w:val="00C2193A"/>
    <w:rsid w:val="00C229C0"/>
    <w:rsid w:val="00C23045"/>
    <w:rsid w:val="00C231E9"/>
    <w:rsid w:val="00C23B8F"/>
    <w:rsid w:val="00C258A5"/>
    <w:rsid w:val="00C26212"/>
    <w:rsid w:val="00C26296"/>
    <w:rsid w:val="00C26985"/>
    <w:rsid w:val="00C274F5"/>
    <w:rsid w:val="00C302C7"/>
    <w:rsid w:val="00C30801"/>
    <w:rsid w:val="00C30DDE"/>
    <w:rsid w:val="00C3198F"/>
    <w:rsid w:val="00C3222C"/>
    <w:rsid w:val="00C323BB"/>
    <w:rsid w:val="00C329CB"/>
    <w:rsid w:val="00C34F14"/>
    <w:rsid w:val="00C34F94"/>
    <w:rsid w:val="00C35E4B"/>
    <w:rsid w:val="00C36435"/>
    <w:rsid w:val="00C3708D"/>
    <w:rsid w:val="00C421DE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62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64510"/>
    <w:rsid w:val="00C67D9B"/>
    <w:rsid w:val="00C70B16"/>
    <w:rsid w:val="00C70E7D"/>
    <w:rsid w:val="00C7338E"/>
    <w:rsid w:val="00C73542"/>
    <w:rsid w:val="00C73658"/>
    <w:rsid w:val="00C7488E"/>
    <w:rsid w:val="00C754A1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4F97"/>
    <w:rsid w:val="00C87042"/>
    <w:rsid w:val="00C91E2D"/>
    <w:rsid w:val="00C93060"/>
    <w:rsid w:val="00C9376D"/>
    <w:rsid w:val="00C93E0C"/>
    <w:rsid w:val="00C94692"/>
    <w:rsid w:val="00C9489A"/>
    <w:rsid w:val="00C95CAE"/>
    <w:rsid w:val="00C95F65"/>
    <w:rsid w:val="00C96A24"/>
    <w:rsid w:val="00C9747C"/>
    <w:rsid w:val="00C97AE0"/>
    <w:rsid w:val="00C97B91"/>
    <w:rsid w:val="00CA2D18"/>
    <w:rsid w:val="00CA3229"/>
    <w:rsid w:val="00CA32E8"/>
    <w:rsid w:val="00CA40DE"/>
    <w:rsid w:val="00CA53AF"/>
    <w:rsid w:val="00CA559C"/>
    <w:rsid w:val="00CA6520"/>
    <w:rsid w:val="00CA6614"/>
    <w:rsid w:val="00CA703E"/>
    <w:rsid w:val="00CB0E16"/>
    <w:rsid w:val="00CB1793"/>
    <w:rsid w:val="00CB187B"/>
    <w:rsid w:val="00CB203F"/>
    <w:rsid w:val="00CB2BC8"/>
    <w:rsid w:val="00CB2E29"/>
    <w:rsid w:val="00CB3271"/>
    <w:rsid w:val="00CB36C2"/>
    <w:rsid w:val="00CB3746"/>
    <w:rsid w:val="00CB3A00"/>
    <w:rsid w:val="00CB47F3"/>
    <w:rsid w:val="00CB5031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6C6"/>
    <w:rsid w:val="00CD08A3"/>
    <w:rsid w:val="00CD1275"/>
    <w:rsid w:val="00CD1E12"/>
    <w:rsid w:val="00CD2A32"/>
    <w:rsid w:val="00CD3DE8"/>
    <w:rsid w:val="00CD4DC8"/>
    <w:rsid w:val="00CD4E62"/>
    <w:rsid w:val="00CD5765"/>
    <w:rsid w:val="00CD6473"/>
    <w:rsid w:val="00CE0F68"/>
    <w:rsid w:val="00CE124C"/>
    <w:rsid w:val="00CE4729"/>
    <w:rsid w:val="00CE5402"/>
    <w:rsid w:val="00CE5D2F"/>
    <w:rsid w:val="00CE6359"/>
    <w:rsid w:val="00CE64A9"/>
    <w:rsid w:val="00CE6621"/>
    <w:rsid w:val="00CE66C6"/>
    <w:rsid w:val="00CE6B6C"/>
    <w:rsid w:val="00CE6DE8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78C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6BE"/>
    <w:rsid w:val="00D07CEE"/>
    <w:rsid w:val="00D12280"/>
    <w:rsid w:val="00D12551"/>
    <w:rsid w:val="00D126F3"/>
    <w:rsid w:val="00D12A2B"/>
    <w:rsid w:val="00D1300C"/>
    <w:rsid w:val="00D150B1"/>
    <w:rsid w:val="00D150DB"/>
    <w:rsid w:val="00D1579D"/>
    <w:rsid w:val="00D162AD"/>
    <w:rsid w:val="00D162CC"/>
    <w:rsid w:val="00D176B0"/>
    <w:rsid w:val="00D176E0"/>
    <w:rsid w:val="00D17A79"/>
    <w:rsid w:val="00D17F4D"/>
    <w:rsid w:val="00D2190C"/>
    <w:rsid w:val="00D223A5"/>
    <w:rsid w:val="00D2601A"/>
    <w:rsid w:val="00D262B4"/>
    <w:rsid w:val="00D264AA"/>
    <w:rsid w:val="00D274E8"/>
    <w:rsid w:val="00D2768F"/>
    <w:rsid w:val="00D31404"/>
    <w:rsid w:val="00D31449"/>
    <w:rsid w:val="00D32A5C"/>
    <w:rsid w:val="00D342E8"/>
    <w:rsid w:val="00D34921"/>
    <w:rsid w:val="00D34A98"/>
    <w:rsid w:val="00D34DA4"/>
    <w:rsid w:val="00D36614"/>
    <w:rsid w:val="00D37BD0"/>
    <w:rsid w:val="00D40239"/>
    <w:rsid w:val="00D40266"/>
    <w:rsid w:val="00D40B7C"/>
    <w:rsid w:val="00D40E06"/>
    <w:rsid w:val="00D42438"/>
    <w:rsid w:val="00D4272C"/>
    <w:rsid w:val="00D4706C"/>
    <w:rsid w:val="00D50D6E"/>
    <w:rsid w:val="00D50DBD"/>
    <w:rsid w:val="00D50DF4"/>
    <w:rsid w:val="00D50F68"/>
    <w:rsid w:val="00D51FBE"/>
    <w:rsid w:val="00D520E4"/>
    <w:rsid w:val="00D5212B"/>
    <w:rsid w:val="00D526A5"/>
    <w:rsid w:val="00D53BFB"/>
    <w:rsid w:val="00D5415B"/>
    <w:rsid w:val="00D5498B"/>
    <w:rsid w:val="00D55F77"/>
    <w:rsid w:val="00D56602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1BE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8C6"/>
    <w:rsid w:val="00D91D89"/>
    <w:rsid w:val="00D93A34"/>
    <w:rsid w:val="00D94DF1"/>
    <w:rsid w:val="00D95C16"/>
    <w:rsid w:val="00D96962"/>
    <w:rsid w:val="00DA025E"/>
    <w:rsid w:val="00DA0699"/>
    <w:rsid w:val="00DA0DEE"/>
    <w:rsid w:val="00DA1D6D"/>
    <w:rsid w:val="00DA4490"/>
    <w:rsid w:val="00DA518A"/>
    <w:rsid w:val="00DA65F9"/>
    <w:rsid w:val="00DA706D"/>
    <w:rsid w:val="00DA7998"/>
    <w:rsid w:val="00DB0073"/>
    <w:rsid w:val="00DB0BA5"/>
    <w:rsid w:val="00DB1284"/>
    <w:rsid w:val="00DB1B58"/>
    <w:rsid w:val="00DB23F9"/>
    <w:rsid w:val="00DB337A"/>
    <w:rsid w:val="00DB33DE"/>
    <w:rsid w:val="00DB3A14"/>
    <w:rsid w:val="00DB6167"/>
    <w:rsid w:val="00DB6247"/>
    <w:rsid w:val="00DB6694"/>
    <w:rsid w:val="00DB6868"/>
    <w:rsid w:val="00DC0991"/>
    <w:rsid w:val="00DC1012"/>
    <w:rsid w:val="00DC1331"/>
    <w:rsid w:val="00DC28CE"/>
    <w:rsid w:val="00DC38E8"/>
    <w:rsid w:val="00DC39A9"/>
    <w:rsid w:val="00DC3D11"/>
    <w:rsid w:val="00DC4ED5"/>
    <w:rsid w:val="00DC53E7"/>
    <w:rsid w:val="00DC5EF3"/>
    <w:rsid w:val="00DC6340"/>
    <w:rsid w:val="00DC65C1"/>
    <w:rsid w:val="00DC756C"/>
    <w:rsid w:val="00DC777F"/>
    <w:rsid w:val="00DC7BB8"/>
    <w:rsid w:val="00DD00AF"/>
    <w:rsid w:val="00DD070C"/>
    <w:rsid w:val="00DD087F"/>
    <w:rsid w:val="00DD0C2C"/>
    <w:rsid w:val="00DD1077"/>
    <w:rsid w:val="00DD2255"/>
    <w:rsid w:val="00DD2C27"/>
    <w:rsid w:val="00DD3142"/>
    <w:rsid w:val="00DD3FF9"/>
    <w:rsid w:val="00DD463C"/>
    <w:rsid w:val="00DD576B"/>
    <w:rsid w:val="00DD683B"/>
    <w:rsid w:val="00DD70B0"/>
    <w:rsid w:val="00DE045B"/>
    <w:rsid w:val="00DE089C"/>
    <w:rsid w:val="00DE095D"/>
    <w:rsid w:val="00DE0AF0"/>
    <w:rsid w:val="00DE1CCA"/>
    <w:rsid w:val="00DE22B1"/>
    <w:rsid w:val="00DE263D"/>
    <w:rsid w:val="00DE283D"/>
    <w:rsid w:val="00DE41DE"/>
    <w:rsid w:val="00DE4455"/>
    <w:rsid w:val="00DE54F0"/>
    <w:rsid w:val="00DE5748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DF6890"/>
    <w:rsid w:val="00DF7655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3440"/>
    <w:rsid w:val="00E15F57"/>
    <w:rsid w:val="00E16208"/>
    <w:rsid w:val="00E16477"/>
    <w:rsid w:val="00E22B3F"/>
    <w:rsid w:val="00E237F4"/>
    <w:rsid w:val="00E238E4"/>
    <w:rsid w:val="00E23E48"/>
    <w:rsid w:val="00E24B2F"/>
    <w:rsid w:val="00E253B2"/>
    <w:rsid w:val="00E25F3D"/>
    <w:rsid w:val="00E26073"/>
    <w:rsid w:val="00E2682C"/>
    <w:rsid w:val="00E26F58"/>
    <w:rsid w:val="00E30C3B"/>
    <w:rsid w:val="00E30FEC"/>
    <w:rsid w:val="00E316DA"/>
    <w:rsid w:val="00E31B77"/>
    <w:rsid w:val="00E31CCF"/>
    <w:rsid w:val="00E3248B"/>
    <w:rsid w:val="00E32A4A"/>
    <w:rsid w:val="00E3326E"/>
    <w:rsid w:val="00E348A8"/>
    <w:rsid w:val="00E37A33"/>
    <w:rsid w:val="00E40444"/>
    <w:rsid w:val="00E4069E"/>
    <w:rsid w:val="00E4076B"/>
    <w:rsid w:val="00E40E70"/>
    <w:rsid w:val="00E433B8"/>
    <w:rsid w:val="00E43552"/>
    <w:rsid w:val="00E45EF3"/>
    <w:rsid w:val="00E47231"/>
    <w:rsid w:val="00E47C72"/>
    <w:rsid w:val="00E47D08"/>
    <w:rsid w:val="00E5015C"/>
    <w:rsid w:val="00E514D6"/>
    <w:rsid w:val="00E519C5"/>
    <w:rsid w:val="00E51ED9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1E2B"/>
    <w:rsid w:val="00E62283"/>
    <w:rsid w:val="00E622E9"/>
    <w:rsid w:val="00E62A6E"/>
    <w:rsid w:val="00E63DD8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4EFC"/>
    <w:rsid w:val="00E84FB1"/>
    <w:rsid w:val="00E852A0"/>
    <w:rsid w:val="00E85774"/>
    <w:rsid w:val="00E85872"/>
    <w:rsid w:val="00E8629F"/>
    <w:rsid w:val="00E86553"/>
    <w:rsid w:val="00E902E8"/>
    <w:rsid w:val="00E908D1"/>
    <w:rsid w:val="00E90F26"/>
    <w:rsid w:val="00E9165C"/>
    <w:rsid w:val="00E91677"/>
    <w:rsid w:val="00E92330"/>
    <w:rsid w:val="00E92342"/>
    <w:rsid w:val="00E924F9"/>
    <w:rsid w:val="00E936BC"/>
    <w:rsid w:val="00E96058"/>
    <w:rsid w:val="00E96D3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296B"/>
    <w:rsid w:val="00EB31CA"/>
    <w:rsid w:val="00EB342C"/>
    <w:rsid w:val="00EB35D9"/>
    <w:rsid w:val="00EB47AD"/>
    <w:rsid w:val="00EB4D78"/>
    <w:rsid w:val="00EC0E36"/>
    <w:rsid w:val="00EC120C"/>
    <w:rsid w:val="00EC2940"/>
    <w:rsid w:val="00EC2A82"/>
    <w:rsid w:val="00EC44C8"/>
    <w:rsid w:val="00EC4A59"/>
    <w:rsid w:val="00EC556A"/>
    <w:rsid w:val="00EC5BC7"/>
    <w:rsid w:val="00EC7140"/>
    <w:rsid w:val="00EC7200"/>
    <w:rsid w:val="00EC722B"/>
    <w:rsid w:val="00ED087E"/>
    <w:rsid w:val="00ED0CCE"/>
    <w:rsid w:val="00ED0D57"/>
    <w:rsid w:val="00ED17DF"/>
    <w:rsid w:val="00ED26F0"/>
    <w:rsid w:val="00ED2C4C"/>
    <w:rsid w:val="00ED3579"/>
    <w:rsid w:val="00ED509A"/>
    <w:rsid w:val="00ED5262"/>
    <w:rsid w:val="00ED5719"/>
    <w:rsid w:val="00ED5D0F"/>
    <w:rsid w:val="00ED60FB"/>
    <w:rsid w:val="00ED7AFB"/>
    <w:rsid w:val="00EE11B3"/>
    <w:rsid w:val="00EE2E65"/>
    <w:rsid w:val="00EE3C68"/>
    <w:rsid w:val="00EE4C5F"/>
    <w:rsid w:val="00EE52AF"/>
    <w:rsid w:val="00EE6B0F"/>
    <w:rsid w:val="00EF0A71"/>
    <w:rsid w:val="00EF2012"/>
    <w:rsid w:val="00EF2D85"/>
    <w:rsid w:val="00EF3549"/>
    <w:rsid w:val="00EF3BAD"/>
    <w:rsid w:val="00EF3D28"/>
    <w:rsid w:val="00EF4595"/>
    <w:rsid w:val="00EF4968"/>
    <w:rsid w:val="00EF4A93"/>
    <w:rsid w:val="00EF533B"/>
    <w:rsid w:val="00EF5A3E"/>
    <w:rsid w:val="00EF5D37"/>
    <w:rsid w:val="00EF74A9"/>
    <w:rsid w:val="00EF7BA9"/>
    <w:rsid w:val="00F0055A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451"/>
    <w:rsid w:val="00F20B94"/>
    <w:rsid w:val="00F20F30"/>
    <w:rsid w:val="00F21630"/>
    <w:rsid w:val="00F21AA3"/>
    <w:rsid w:val="00F21B36"/>
    <w:rsid w:val="00F21FA0"/>
    <w:rsid w:val="00F22AF9"/>
    <w:rsid w:val="00F23354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180"/>
    <w:rsid w:val="00F35313"/>
    <w:rsid w:val="00F3578A"/>
    <w:rsid w:val="00F40AD0"/>
    <w:rsid w:val="00F41776"/>
    <w:rsid w:val="00F43104"/>
    <w:rsid w:val="00F44A61"/>
    <w:rsid w:val="00F46D98"/>
    <w:rsid w:val="00F4734D"/>
    <w:rsid w:val="00F47D81"/>
    <w:rsid w:val="00F50DF8"/>
    <w:rsid w:val="00F52210"/>
    <w:rsid w:val="00F525E3"/>
    <w:rsid w:val="00F52F19"/>
    <w:rsid w:val="00F530A4"/>
    <w:rsid w:val="00F538B3"/>
    <w:rsid w:val="00F541F6"/>
    <w:rsid w:val="00F55467"/>
    <w:rsid w:val="00F56DD6"/>
    <w:rsid w:val="00F61552"/>
    <w:rsid w:val="00F617EE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1E49"/>
    <w:rsid w:val="00F825CC"/>
    <w:rsid w:val="00F835C1"/>
    <w:rsid w:val="00F84B44"/>
    <w:rsid w:val="00F84CC4"/>
    <w:rsid w:val="00F860DB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39C5"/>
    <w:rsid w:val="00FA4235"/>
    <w:rsid w:val="00FA52FC"/>
    <w:rsid w:val="00FA6851"/>
    <w:rsid w:val="00FA76C0"/>
    <w:rsid w:val="00FB0D2D"/>
    <w:rsid w:val="00FB0D49"/>
    <w:rsid w:val="00FB2CCA"/>
    <w:rsid w:val="00FB52C2"/>
    <w:rsid w:val="00FB58D3"/>
    <w:rsid w:val="00FB5B56"/>
    <w:rsid w:val="00FB5BD3"/>
    <w:rsid w:val="00FB5FCA"/>
    <w:rsid w:val="00FB6375"/>
    <w:rsid w:val="00FC051F"/>
    <w:rsid w:val="00FC1C31"/>
    <w:rsid w:val="00FC38FE"/>
    <w:rsid w:val="00FC3B3F"/>
    <w:rsid w:val="00FC4DFB"/>
    <w:rsid w:val="00FC542F"/>
    <w:rsid w:val="00FC56F2"/>
    <w:rsid w:val="00FC5B89"/>
    <w:rsid w:val="00FC69C8"/>
    <w:rsid w:val="00FC6C4B"/>
    <w:rsid w:val="00FC7090"/>
    <w:rsid w:val="00FC713E"/>
    <w:rsid w:val="00FC7491"/>
    <w:rsid w:val="00FD1DF6"/>
    <w:rsid w:val="00FD22C7"/>
    <w:rsid w:val="00FD2747"/>
    <w:rsid w:val="00FD3F4A"/>
    <w:rsid w:val="00FD407B"/>
    <w:rsid w:val="00FD4B2C"/>
    <w:rsid w:val="00FD5B98"/>
    <w:rsid w:val="00FD650F"/>
    <w:rsid w:val="00FD7541"/>
    <w:rsid w:val="00FE0918"/>
    <w:rsid w:val="00FE0DAC"/>
    <w:rsid w:val="00FE19AD"/>
    <w:rsid w:val="00FE1C87"/>
    <w:rsid w:val="00FE26E5"/>
    <w:rsid w:val="00FF1A4B"/>
    <w:rsid w:val="00FF2779"/>
    <w:rsid w:val="00FF2E3D"/>
    <w:rsid w:val="00FF4A71"/>
    <w:rsid w:val="00FF4D6B"/>
    <w:rsid w:val="00FF58C5"/>
    <w:rsid w:val="00FF68C6"/>
    <w:rsid w:val="00FF711A"/>
    <w:rsid w:val="0D8EEEC8"/>
    <w:rsid w:val="21012CD3"/>
    <w:rsid w:val="24778CC6"/>
    <w:rsid w:val="2FD3E7A9"/>
    <w:rsid w:val="3A66B342"/>
    <w:rsid w:val="3F41FE05"/>
    <w:rsid w:val="42B58D26"/>
    <w:rsid w:val="469D28DC"/>
    <w:rsid w:val="4B3A1F13"/>
    <w:rsid w:val="50B7B215"/>
    <w:rsid w:val="51CE3EBD"/>
    <w:rsid w:val="5E4DB7F5"/>
    <w:rsid w:val="6532983D"/>
    <w:rsid w:val="6B99A67F"/>
    <w:rsid w:val="73778811"/>
    <w:rsid w:val="79F4AB68"/>
    <w:rsid w:val="7FE7F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3B5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uiPriority w:val="99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  <w:link w:val="af4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0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0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c">
    <w:name w:val="Table Grid"/>
    <w:aliases w:val="Table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d">
    <w:name w:val="Date"/>
    <w:basedOn w:val="a"/>
    <w:next w:val="a"/>
    <w:link w:val="afe"/>
    <w:rsid w:val="00B02181"/>
  </w:style>
  <w:style w:type="character" w:customStyle="1" w:styleId="afe">
    <w:name w:val="日付 (文字)"/>
    <w:link w:val="afd"/>
    <w:rsid w:val="00B02181"/>
    <w:rPr>
      <w:lang w:val="en-GB" w:eastAsia="en-US"/>
    </w:rPr>
  </w:style>
  <w:style w:type="paragraph" w:styleId="aff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0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4">
    <w:name w:val="本文 (文字)"/>
    <w:link w:val="af3"/>
    <w:rsid w:val="00741817"/>
    <w:rPr>
      <w:lang w:val="en-GB" w:eastAsia="en-US"/>
    </w:rPr>
  </w:style>
  <w:style w:type="paragraph" w:customStyle="1" w:styleId="3GPPNormalText">
    <w:name w:val="3GPP Normal Text"/>
    <w:basedOn w:val="af3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0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f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1">
    <w:name w:val="Revision"/>
    <w:hidden/>
    <w:uiPriority w:val="99"/>
    <w:semiHidden/>
    <w:rsid w:val="008504DF"/>
    <w:rPr>
      <w:lang w:val="en-GB" w:eastAsia="en-US"/>
    </w:rPr>
  </w:style>
  <w:style w:type="character" w:customStyle="1" w:styleId="10">
    <w:name w:val="見出し 1 (文字)"/>
    <w:basedOn w:val="a0"/>
    <w:link w:val="1"/>
    <w:rsid w:val="00B15339"/>
    <w:rPr>
      <w:rFonts w:ascii="Arial" w:hAnsi="Arial"/>
      <w:sz w:val="36"/>
      <w:lang w:val="en-GB" w:eastAsia="en-US"/>
    </w:rPr>
  </w:style>
  <w:style w:type="character" w:customStyle="1" w:styleId="ae">
    <w:name w:val="図表番号 (文字)"/>
    <w:link w:val="ad"/>
    <w:qFormat/>
    <w:rsid w:val="00100C5A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6" ma:contentTypeDescription="新しいドキュメントを作成します。" ma:contentTypeScope="" ma:versionID="974d1a99da7368c2d176586406e69db4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ddd4ce21c58fc989c24cc45e61e5dc3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30D4F-04DE-437C-A68C-A1C77DF5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5628D-9FE0-43A2-9882-AA53DC9BB2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2797AA-8127-44A2-B2E4-01342BCE4B2F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4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191a586c-c7ca-44b6-9224-92ac2955fc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696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Takao Nakamura (中村 隆央)</cp:lastModifiedBy>
  <cp:revision>268</cp:revision>
  <cp:lastPrinted>2017-04-28T05:57:00Z</cp:lastPrinted>
  <dcterms:created xsi:type="dcterms:W3CDTF">2024-05-13T01:58:00Z</dcterms:created>
  <dcterms:modified xsi:type="dcterms:W3CDTF">2025-08-15T07:30:00Z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2024-11-08T11:11:43Z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MSIP_Label_75af88a6-b88e-425b-bf39-433b2fafd692_ActionId">
    <vt:lpwstr>aabe6bf2-0d37-4b5f-8b95-ae0ce22d84cb</vt:lpwstr>
  </property>
  <property fmtid="{D5CDD505-2E9C-101B-9397-08002B2CF9AE}" pid="10" name="ContentTypeId">
    <vt:lpwstr>0x01010062AAC06B1281134785A6C31D7099E390</vt:lpwstr>
  </property>
</Properties>
</file>